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443B" w:rsidRPr="00743C35" w:rsidRDefault="00C2443B" w:rsidP="006D40F1">
      <w:pPr>
        <w:tabs>
          <w:tab w:val="center" w:pos="5669"/>
        </w:tabs>
        <w:jc w:val="center"/>
        <w:rPr>
          <w:b/>
        </w:rPr>
      </w:pPr>
      <w:r w:rsidRPr="00743C35">
        <w:rPr>
          <w:b/>
        </w:rPr>
        <w:t>2011–2012 EĞİTİM ÖĞRETİM YILI A.FAZIL AĞANOĞLU İLKÖĞRETİM OKULU</w:t>
      </w:r>
    </w:p>
    <w:p w:rsidR="00C2443B" w:rsidRPr="00743C35" w:rsidRDefault="00C2443B" w:rsidP="006D40F1">
      <w:pPr>
        <w:suppressLineNumbers/>
        <w:ind w:left="-540"/>
        <w:jc w:val="center"/>
        <w:rPr>
          <w:b/>
        </w:rPr>
      </w:pPr>
      <w:r w:rsidRPr="00743C35">
        <w:rPr>
          <w:b/>
        </w:rPr>
        <w:t>4.  SINIF FEN VE TENOLOJİ DERSİ II. DÖNEM I. YAZILI SORULARI</w:t>
      </w:r>
    </w:p>
    <w:p w:rsidR="00C2443B" w:rsidRPr="00743C35" w:rsidRDefault="00C2443B" w:rsidP="006D40F1">
      <w:pPr>
        <w:rPr>
          <w:b/>
        </w:rPr>
      </w:pPr>
    </w:p>
    <w:p w:rsidR="00C2443B" w:rsidRPr="00743C35" w:rsidRDefault="00C2443B" w:rsidP="006D40F1">
      <w:pPr>
        <w:rPr>
          <w:b/>
        </w:rPr>
      </w:pPr>
      <w:r w:rsidRPr="00743C35">
        <w:rPr>
          <w:b/>
        </w:rPr>
        <w:t>Adı Soyadı :……………………………     Tarih: .../03/2012      Aldığı Puan………</w:t>
      </w:r>
    </w:p>
    <w:p w:rsidR="00C2443B" w:rsidRDefault="00C2443B" w:rsidP="00825CBC">
      <w:pPr>
        <w:pStyle w:val="NoSpacing"/>
      </w:pPr>
      <w:hyperlink r:id="rId5" w:history="1">
        <w:r>
          <w:rPr>
            <w:rStyle w:val="Hyperlink"/>
          </w:rPr>
          <w:t>www.sorubak.com</w:t>
        </w:r>
      </w:hyperlink>
      <w:r>
        <w:t xml:space="preserve"> </w:t>
      </w:r>
    </w:p>
    <w:p w:rsidR="00C2443B" w:rsidRPr="00743C35" w:rsidRDefault="00C2443B" w:rsidP="0077386A">
      <w:pPr>
        <w:ind w:left="360"/>
        <w:rPr>
          <w:b/>
        </w:rPr>
      </w:pPr>
    </w:p>
    <w:p w:rsidR="00C2443B" w:rsidRPr="00743C35" w:rsidRDefault="00C2443B" w:rsidP="000A3347">
      <w:pPr>
        <w:tabs>
          <w:tab w:val="left" w:pos="7560"/>
        </w:tabs>
      </w:pPr>
    </w:p>
    <w:p w:rsidR="00C2443B" w:rsidRPr="00743C35" w:rsidRDefault="00C2443B" w:rsidP="000A3347">
      <w:pPr>
        <w:tabs>
          <w:tab w:val="left" w:pos="7560"/>
        </w:tabs>
      </w:pPr>
    </w:p>
    <w:p w:rsidR="00C2443B" w:rsidRPr="00743C35" w:rsidRDefault="00C2443B" w:rsidP="000A3347">
      <w:pPr>
        <w:pStyle w:val="ListParagraph"/>
        <w:numPr>
          <w:ilvl w:val="0"/>
          <w:numId w:val="17"/>
        </w:numPr>
        <w:tabs>
          <w:tab w:val="left" w:pos="7560"/>
        </w:tabs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25" o:spid="_x0000_s1026" type="#_x0000_t75" style="position:absolute;left:0;text-align:left;margin-left:255.4pt;margin-top:1.3pt;width:187.5pt;height:109.5pt;z-index:251638272;visibility:visible">
            <v:imagedata r:id="rId6" o:title=""/>
          </v:shape>
        </w:pict>
      </w:r>
      <w:r w:rsidRPr="00743C35">
        <w:t xml:space="preserve">Yandaki tabloda bazı varlıkların ait oldukları </w:t>
      </w:r>
    </w:p>
    <w:p w:rsidR="00C2443B" w:rsidRPr="00743C35" w:rsidRDefault="00C2443B" w:rsidP="000A3347">
      <w:pPr>
        <w:tabs>
          <w:tab w:val="left" w:pos="7560"/>
        </w:tabs>
      </w:pPr>
      <w:r w:rsidRPr="00743C35">
        <w:t>sınıflar (+) ile gösterilmiştir.</w:t>
      </w:r>
    </w:p>
    <w:p w:rsidR="00C2443B" w:rsidRPr="00743C35" w:rsidRDefault="00C2443B" w:rsidP="000A3347">
      <w:pPr>
        <w:tabs>
          <w:tab w:val="left" w:pos="7560"/>
        </w:tabs>
      </w:pPr>
    </w:p>
    <w:p w:rsidR="00C2443B" w:rsidRPr="00743C35" w:rsidRDefault="00C2443B" w:rsidP="000A3347">
      <w:pPr>
        <w:tabs>
          <w:tab w:val="left" w:pos="7560"/>
        </w:tabs>
      </w:pPr>
      <w:r w:rsidRPr="00743C35">
        <w:t xml:space="preserve">            Hangi varlık </w:t>
      </w:r>
      <w:r w:rsidRPr="00743C35">
        <w:rPr>
          <w:b/>
          <w:u w:val="single"/>
        </w:rPr>
        <w:t>yanlış</w:t>
      </w:r>
      <w:r w:rsidRPr="00743C35">
        <w:t xml:space="preserve"> sınıflandırılmıştır?</w:t>
      </w:r>
    </w:p>
    <w:p w:rsidR="00C2443B" w:rsidRPr="00743C35" w:rsidRDefault="00C2443B" w:rsidP="000A3347">
      <w:pPr>
        <w:tabs>
          <w:tab w:val="left" w:pos="7560"/>
        </w:tabs>
      </w:pPr>
    </w:p>
    <w:p w:rsidR="00C2443B" w:rsidRPr="00743C35" w:rsidRDefault="00C2443B" w:rsidP="00403B7E">
      <w:pPr>
        <w:pStyle w:val="ListParagraph"/>
        <w:numPr>
          <w:ilvl w:val="0"/>
          <w:numId w:val="33"/>
        </w:numPr>
        <w:tabs>
          <w:tab w:val="left" w:pos="7560"/>
        </w:tabs>
      </w:pPr>
      <w:r>
        <w:t>t</w:t>
      </w:r>
      <w:r w:rsidRPr="00743C35">
        <w:t xml:space="preserve">uz                      B) kontrol kalemi             </w:t>
      </w:r>
    </w:p>
    <w:p w:rsidR="00C2443B" w:rsidRPr="00743C35" w:rsidRDefault="00C2443B" w:rsidP="00403B7E">
      <w:pPr>
        <w:tabs>
          <w:tab w:val="left" w:pos="7560"/>
        </w:tabs>
        <w:ind w:left="720"/>
      </w:pPr>
      <w:r>
        <w:t xml:space="preserve"> C)  </w:t>
      </w:r>
      <w:r w:rsidRPr="00743C35">
        <w:t xml:space="preserve">masa             </w:t>
      </w:r>
      <w:r>
        <w:t xml:space="preserve">     </w:t>
      </w:r>
      <w:r w:rsidRPr="00743C35">
        <w:t xml:space="preserve">  D) hava</w:t>
      </w:r>
      <w:r w:rsidRPr="00743C35">
        <w:tab/>
      </w:r>
    </w:p>
    <w:p w:rsidR="00C2443B" w:rsidRPr="00743C35" w:rsidRDefault="00C2443B" w:rsidP="000A3347">
      <w:pPr>
        <w:tabs>
          <w:tab w:val="left" w:pos="7560"/>
        </w:tabs>
      </w:pPr>
    </w:p>
    <w:p w:rsidR="00C2443B" w:rsidRDefault="00C2443B" w:rsidP="000A3347">
      <w:pPr>
        <w:tabs>
          <w:tab w:val="left" w:pos="7560"/>
        </w:tabs>
      </w:pPr>
    </w:p>
    <w:p w:rsidR="00C2443B" w:rsidRPr="00743C35" w:rsidRDefault="00C2443B" w:rsidP="000A3347">
      <w:pPr>
        <w:tabs>
          <w:tab w:val="left" w:pos="7560"/>
        </w:tabs>
      </w:pPr>
    </w:p>
    <w:p w:rsidR="00C2443B" w:rsidRPr="00743C35" w:rsidRDefault="00C2443B" w:rsidP="000A3347">
      <w:pPr>
        <w:pStyle w:val="ListParagraph"/>
        <w:numPr>
          <w:ilvl w:val="0"/>
          <w:numId w:val="17"/>
        </w:numPr>
        <w:jc w:val="both"/>
      </w:pPr>
      <w:r w:rsidRPr="00743C35">
        <w:t xml:space="preserve">Aşağıdaki karışımlardan hangisinin ayırma yöntemi </w:t>
      </w:r>
      <w:r w:rsidRPr="004A4746">
        <w:rPr>
          <w:b/>
          <w:u w:val="single"/>
        </w:rPr>
        <w:t>yanlış</w:t>
      </w:r>
      <w:r w:rsidRPr="00743C35">
        <w:t xml:space="preserve"> olarak verilmiştir?</w:t>
      </w:r>
    </w:p>
    <w:p w:rsidR="00C2443B" w:rsidRPr="00743C35" w:rsidRDefault="00C2443B" w:rsidP="000A3347">
      <w:pPr>
        <w:ind w:left="720"/>
        <w:jc w:val="both"/>
        <w:rPr>
          <w:u w:val="single"/>
        </w:rPr>
      </w:pPr>
    </w:p>
    <w:p w:rsidR="00C2443B" w:rsidRPr="00743C35" w:rsidRDefault="00C2443B" w:rsidP="00483348">
      <w:pPr>
        <w:ind w:left="708" w:firstLine="708"/>
        <w:jc w:val="both"/>
        <w:rPr>
          <w:b/>
        </w:rPr>
      </w:pPr>
      <w:r w:rsidRPr="00743C35">
        <w:rPr>
          <w:b/>
          <w:u w:val="single"/>
        </w:rPr>
        <w:t xml:space="preserve">Karışım </w:t>
      </w:r>
      <w:r w:rsidRPr="00743C35">
        <w:rPr>
          <w:b/>
        </w:rPr>
        <w:t xml:space="preserve">                                    </w:t>
      </w:r>
      <w:r w:rsidRPr="00743C35">
        <w:rPr>
          <w:b/>
          <w:u w:val="single"/>
        </w:rPr>
        <w:t>Ayrıştırma Yöntemi</w:t>
      </w:r>
    </w:p>
    <w:p w:rsidR="00C2443B" w:rsidRPr="00743C35" w:rsidRDefault="00C2443B" w:rsidP="000A3347">
      <w:pPr>
        <w:ind w:firstLine="708"/>
        <w:jc w:val="both"/>
      </w:pPr>
      <w:r w:rsidRPr="00743C35">
        <w:t xml:space="preserve"> A) Su- demir tozu                                     Mıknatısla ayırma</w:t>
      </w:r>
    </w:p>
    <w:p w:rsidR="00C2443B" w:rsidRPr="00743C35" w:rsidRDefault="00C2443B" w:rsidP="000A3347">
      <w:pPr>
        <w:ind w:firstLine="708"/>
        <w:jc w:val="both"/>
      </w:pPr>
      <w:r w:rsidRPr="00743C35">
        <w:t xml:space="preserve"> B) Makarna- su                                         Süzme</w:t>
      </w:r>
    </w:p>
    <w:p w:rsidR="00C2443B" w:rsidRDefault="00C2443B" w:rsidP="00CF3AC0">
      <w:pPr>
        <w:ind w:firstLine="708"/>
        <w:jc w:val="both"/>
      </w:pPr>
      <w:r w:rsidRPr="00743C35">
        <w:t xml:space="preserve"> </w:t>
      </w:r>
      <w:r>
        <w:t>C</w:t>
      </w:r>
      <w:r w:rsidRPr="00743C35">
        <w:t>) Tebeşir tozu- su                                   Süzme</w:t>
      </w:r>
    </w:p>
    <w:p w:rsidR="00C2443B" w:rsidRPr="00743C35" w:rsidRDefault="00C2443B" w:rsidP="00CF3AC0">
      <w:pPr>
        <w:ind w:firstLine="708"/>
        <w:jc w:val="both"/>
      </w:pPr>
      <w:r>
        <w:t xml:space="preserve"> D</w:t>
      </w:r>
      <w:r w:rsidRPr="00743C35">
        <w:t xml:space="preserve">) Şekerli su                                             Süzme                                     </w:t>
      </w:r>
      <w:r w:rsidRPr="00743C35">
        <w:tab/>
      </w:r>
    </w:p>
    <w:p w:rsidR="00C2443B" w:rsidRDefault="00C2443B" w:rsidP="000A3347">
      <w:pPr>
        <w:tabs>
          <w:tab w:val="left" w:pos="5448"/>
        </w:tabs>
        <w:jc w:val="both"/>
      </w:pPr>
    </w:p>
    <w:p w:rsidR="00C2443B" w:rsidRPr="00743C35" w:rsidRDefault="00C2443B" w:rsidP="000A3347">
      <w:pPr>
        <w:tabs>
          <w:tab w:val="left" w:pos="5448"/>
        </w:tabs>
        <w:jc w:val="both"/>
      </w:pPr>
    </w:p>
    <w:p w:rsidR="00C2443B" w:rsidRPr="00743C35" w:rsidRDefault="00C2443B" w:rsidP="000A3347">
      <w:pPr>
        <w:tabs>
          <w:tab w:val="left" w:pos="7560"/>
        </w:tabs>
      </w:pPr>
    </w:p>
    <w:p w:rsidR="00C2443B" w:rsidRPr="00743C35" w:rsidRDefault="00C2443B" w:rsidP="00483348">
      <w:pPr>
        <w:pStyle w:val="ListParagraph"/>
        <w:numPr>
          <w:ilvl w:val="0"/>
          <w:numId w:val="17"/>
        </w:numPr>
      </w:pPr>
      <w:r w:rsidRPr="00743C35">
        <w:t xml:space="preserve">Yandaki K ve L kaplarında belirtilen sıcaklıklarda su bulunmaktadır. Bu kaplara sıcaklığı </w:t>
      </w:r>
      <w:smartTag w:uri="urn:schemas-microsoft-com:office:smarttags" w:element="metricconverter">
        <w:smartTagPr>
          <w:attr w:name="ProductID" w:val="15ﾰC"/>
        </w:smartTagPr>
        <w:r w:rsidRPr="00743C35">
          <w:t>15°C</w:t>
        </w:r>
      </w:smartTag>
      <w:r w:rsidRPr="00743C35">
        <w:t xml:space="preserve"> olan sudan ilave edilirse, kaplardaki suların sıcaklıkları için ne söylenebilir? (Isı alışverişinin sadece sular arasında olduğu düşünülecek.)</w:t>
      </w:r>
    </w:p>
    <w:p w:rsidR="00C2443B" w:rsidRPr="00743C35" w:rsidRDefault="00C2443B" w:rsidP="00483348">
      <w:r w:rsidRPr="00743C35">
        <w:t xml:space="preserve">     </w:t>
      </w:r>
    </w:p>
    <w:p w:rsidR="00C2443B" w:rsidRPr="00743C35" w:rsidRDefault="00C2443B" w:rsidP="00483348">
      <w:pPr>
        <w:rPr>
          <w:b/>
        </w:rPr>
      </w:pPr>
      <w:r>
        <w:rPr>
          <w:noProof/>
        </w:rPr>
        <w:pict>
          <v:shape id="Resim 8" o:spid="_x0000_s1027" type="#_x0000_t75" style="position:absolute;margin-left:249.4pt;margin-top:6pt;width:140.25pt;height:63pt;z-index:251639296;visibility:visible">
            <v:imagedata r:id="rId7" o:title=""/>
          </v:shape>
        </w:pict>
      </w:r>
      <w:r w:rsidRPr="00743C35">
        <w:rPr>
          <w:b/>
        </w:rPr>
        <w:t xml:space="preserve">    </w:t>
      </w:r>
      <w:r w:rsidRPr="00743C35">
        <w:rPr>
          <w:b/>
        </w:rPr>
        <w:tab/>
        <w:t xml:space="preserve">      K </w:t>
      </w:r>
      <w:r w:rsidRPr="00743C35">
        <w:rPr>
          <w:b/>
        </w:rPr>
        <w:tab/>
        <w:t xml:space="preserve">              L</w:t>
      </w:r>
    </w:p>
    <w:p w:rsidR="00C2443B" w:rsidRPr="00743C35" w:rsidRDefault="00C2443B" w:rsidP="00483348">
      <w:pPr>
        <w:ind w:firstLine="708"/>
      </w:pPr>
      <w:r w:rsidRPr="00743C35">
        <w:t xml:space="preserve">A) Artar. </w:t>
      </w:r>
      <w:r w:rsidRPr="00743C35">
        <w:tab/>
        <w:t>Artar.</w:t>
      </w:r>
    </w:p>
    <w:p w:rsidR="00C2443B" w:rsidRPr="00743C35" w:rsidRDefault="00C2443B" w:rsidP="00483348">
      <w:pPr>
        <w:ind w:firstLine="708"/>
      </w:pPr>
      <w:r w:rsidRPr="00743C35">
        <w:t xml:space="preserve">B) Artar. </w:t>
      </w:r>
      <w:r w:rsidRPr="00743C35">
        <w:tab/>
        <w:t>Azalır.</w:t>
      </w:r>
    </w:p>
    <w:p w:rsidR="00C2443B" w:rsidRPr="00743C35" w:rsidRDefault="00C2443B" w:rsidP="00483348">
      <w:pPr>
        <w:ind w:firstLine="708"/>
      </w:pPr>
      <w:r w:rsidRPr="00743C35">
        <w:t xml:space="preserve">C) Azalır. </w:t>
      </w:r>
      <w:r w:rsidRPr="00743C35">
        <w:tab/>
        <w:t>Azalır.</w:t>
      </w:r>
    </w:p>
    <w:p w:rsidR="00C2443B" w:rsidRPr="00743C35" w:rsidRDefault="00C2443B" w:rsidP="00483348">
      <w:pPr>
        <w:ind w:firstLine="708"/>
      </w:pPr>
      <w:r w:rsidRPr="00743C35">
        <w:t xml:space="preserve">D) Azalır. </w:t>
      </w:r>
      <w:r w:rsidRPr="00743C35">
        <w:tab/>
        <w:t>Artar.</w:t>
      </w:r>
    </w:p>
    <w:p w:rsidR="00C2443B" w:rsidRPr="00743C35" w:rsidRDefault="00C2443B" w:rsidP="000A3347">
      <w:pPr>
        <w:tabs>
          <w:tab w:val="left" w:pos="7560"/>
        </w:tabs>
      </w:pPr>
    </w:p>
    <w:p w:rsidR="00C2443B" w:rsidRPr="00743C35" w:rsidRDefault="00C2443B" w:rsidP="000A3347">
      <w:pPr>
        <w:tabs>
          <w:tab w:val="left" w:pos="7560"/>
        </w:tabs>
      </w:pPr>
      <w:r>
        <w:rPr>
          <w:noProof/>
        </w:rPr>
        <w:pict>
          <v:shape id="_x0000_s1028" type="#_x0000_t75" style="position:absolute;margin-left:82.85pt;margin-top:12.95pt;width:216.75pt;height:80.25pt;z-index:251659776;visibility:visible">
            <v:imagedata r:id="rId8" o:title=""/>
          </v:shape>
        </w:pict>
      </w:r>
    </w:p>
    <w:p w:rsidR="00C2443B" w:rsidRPr="009641BC" w:rsidRDefault="00C2443B" w:rsidP="009641BC">
      <w:pPr>
        <w:pStyle w:val="ListParagraph"/>
        <w:numPr>
          <w:ilvl w:val="0"/>
          <w:numId w:val="17"/>
        </w:numPr>
        <w:tabs>
          <w:tab w:val="left" w:pos="7560"/>
        </w:tabs>
        <w:rPr>
          <w:b/>
        </w:rPr>
      </w:pPr>
    </w:p>
    <w:p w:rsidR="00C2443B" w:rsidRDefault="00C2443B" w:rsidP="000A3347">
      <w:pPr>
        <w:tabs>
          <w:tab w:val="left" w:pos="7560"/>
        </w:tabs>
      </w:pPr>
    </w:p>
    <w:p w:rsidR="00C2443B" w:rsidRDefault="00C2443B" w:rsidP="000A3347">
      <w:pPr>
        <w:tabs>
          <w:tab w:val="left" w:pos="7560"/>
        </w:tabs>
      </w:pPr>
    </w:p>
    <w:p w:rsidR="00C2443B" w:rsidRDefault="00C2443B" w:rsidP="000A3347">
      <w:pPr>
        <w:tabs>
          <w:tab w:val="left" w:pos="7560"/>
        </w:tabs>
      </w:pPr>
    </w:p>
    <w:p w:rsidR="00C2443B" w:rsidRDefault="00C2443B" w:rsidP="000A3347">
      <w:pPr>
        <w:tabs>
          <w:tab w:val="left" w:pos="7560"/>
        </w:tabs>
      </w:pPr>
    </w:p>
    <w:p w:rsidR="00C2443B" w:rsidRDefault="00C2443B" w:rsidP="000A3347">
      <w:pPr>
        <w:tabs>
          <w:tab w:val="left" w:pos="7560"/>
        </w:tabs>
      </w:pPr>
    </w:p>
    <w:p w:rsidR="00C2443B" w:rsidRDefault="00C2443B" w:rsidP="000A3347">
      <w:pPr>
        <w:tabs>
          <w:tab w:val="left" w:pos="7560"/>
        </w:tabs>
      </w:pPr>
    </w:p>
    <w:p w:rsidR="00C2443B" w:rsidRDefault="00C2443B" w:rsidP="009641BC">
      <w:pPr>
        <w:pStyle w:val="ListParagraph"/>
      </w:pPr>
      <w:r>
        <w:t>A noktasından hızla itilen oyuncak otomobilin yol üzerindeki hareket özellikleri için aşağıdakilerden hangisi doğrudur?</w:t>
      </w:r>
    </w:p>
    <w:p w:rsidR="00C2443B" w:rsidRPr="0021063E" w:rsidRDefault="00C2443B" w:rsidP="009641BC">
      <w:pPr>
        <w:pStyle w:val="ListParagraph"/>
        <w:rPr>
          <w:color w:val="000000"/>
        </w:rPr>
      </w:pPr>
    </w:p>
    <w:p w:rsidR="00C2443B" w:rsidRDefault="00C2443B" w:rsidP="009641BC">
      <w:pPr>
        <w:pStyle w:val="ListParagraph"/>
        <w:numPr>
          <w:ilvl w:val="0"/>
          <w:numId w:val="27"/>
        </w:numPr>
      </w:pPr>
      <w:r>
        <w:rPr>
          <w:noProof/>
        </w:rPr>
        <w:pict>
          <v:line id="_x0000_s1029" style="position:absolute;left:0;text-align:left;flip:y;z-index:251668992" from="336.35pt,8.15pt" to="358.1pt,8.15pt" strokeweight="3pt">
            <v:stroke endarrow="block"/>
          </v:line>
        </w:pict>
      </w:r>
      <w:r>
        <w:rPr>
          <w:noProof/>
        </w:rPr>
        <w:pict>
          <v:line id="_x0000_s1030" style="position:absolute;left:0;text-align:left;flip:y;z-index:251672064" from="336.35pt,47.15pt" to="358.1pt,47.15pt" strokeweight="3pt">
            <v:stroke endarrow="block"/>
          </v:line>
        </w:pict>
      </w:r>
      <w:r>
        <w:rPr>
          <w:noProof/>
        </w:rPr>
        <w:pict>
          <v:line id="_x0000_s1031" style="position:absolute;left:0;text-align:left;flip:y;z-index:251671040" from="336.35pt,34.4pt" to="358.1pt,34.4pt" strokeweight="3pt">
            <v:stroke endarrow="block"/>
          </v:line>
        </w:pict>
      </w:r>
      <w:r>
        <w:rPr>
          <w:noProof/>
        </w:rPr>
        <w:pict>
          <v:line id="_x0000_s1032" style="position:absolute;left:0;text-align:left;flip:y;z-index:251670016" from="336.35pt,21.65pt" to="358.1pt,21.65pt" strokeweight="3pt">
            <v:stroke endarrow="block"/>
          </v:line>
        </w:pict>
      </w:r>
      <w:r>
        <w:rPr>
          <w:noProof/>
        </w:rPr>
        <w:pict>
          <v:line id="_x0000_s1033" style="position:absolute;left:0;text-align:left;flip:y;z-index:251664896" from="198.35pt,8.15pt" to="220.1pt,8.15pt" strokeweight="3pt">
            <v:stroke endarrow="block"/>
          </v:line>
        </w:pict>
      </w:r>
      <w:r>
        <w:rPr>
          <w:noProof/>
        </w:rPr>
        <w:pict>
          <v:line id="_x0000_s1034" style="position:absolute;left:0;text-align:left;flip:y;z-index:251660800" from="77.6pt,8.15pt" to="99.35pt,8.15pt" strokeweight="3pt">
            <v:stroke endarrow="block"/>
          </v:line>
        </w:pict>
      </w:r>
      <w:r>
        <w:t xml:space="preserve">AB </w:t>
      </w:r>
      <w:r>
        <w:tab/>
        <w:t>hızlanma</w:t>
      </w:r>
      <w:r>
        <w:tab/>
        <w:t xml:space="preserve">BC  </w:t>
      </w:r>
      <w:r>
        <w:tab/>
        <w:t xml:space="preserve">   yavaşlama</w:t>
      </w:r>
      <w:r>
        <w:tab/>
      </w:r>
      <w:r>
        <w:tab/>
        <w:t xml:space="preserve">CD </w:t>
      </w:r>
      <w:r>
        <w:tab/>
        <w:t xml:space="preserve">  yön değiştirme</w:t>
      </w:r>
    </w:p>
    <w:p w:rsidR="00C2443B" w:rsidRDefault="00C2443B" w:rsidP="009641BC">
      <w:pPr>
        <w:pStyle w:val="ListParagraph"/>
        <w:numPr>
          <w:ilvl w:val="0"/>
          <w:numId w:val="27"/>
        </w:numPr>
      </w:pPr>
      <w:r>
        <w:rPr>
          <w:noProof/>
        </w:rPr>
        <w:pict>
          <v:line id="_x0000_s1035" style="position:absolute;left:0;text-align:left;flip:y;z-index:251665920" from="198.35pt,7.85pt" to="220.1pt,7.85pt" strokeweight="3pt">
            <v:stroke endarrow="block"/>
          </v:line>
        </w:pict>
      </w:r>
      <w:r>
        <w:rPr>
          <w:noProof/>
        </w:rPr>
        <w:pict>
          <v:line id="_x0000_s1036" style="position:absolute;left:0;text-align:left;flip:y;z-index:251661824" from="77.6pt,7.85pt" to="99.35pt,7.85pt" strokeweight="3pt">
            <v:stroke endarrow="block"/>
          </v:line>
        </w:pict>
      </w:r>
      <w:r>
        <w:t xml:space="preserve">AB </w:t>
      </w:r>
      <w:r>
        <w:tab/>
        <w:t>yavaşlama</w:t>
      </w:r>
      <w:r>
        <w:tab/>
        <w:t xml:space="preserve">BC </w:t>
      </w:r>
      <w:r>
        <w:tab/>
        <w:t xml:space="preserve">   yavaşlama</w:t>
      </w:r>
      <w:r>
        <w:tab/>
      </w:r>
      <w:r>
        <w:tab/>
        <w:t xml:space="preserve">CD </w:t>
      </w:r>
      <w:r>
        <w:tab/>
        <w:t xml:space="preserve">  yön değiştirme</w:t>
      </w:r>
    </w:p>
    <w:p w:rsidR="00C2443B" w:rsidRDefault="00C2443B" w:rsidP="009641BC">
      <w:pPr>
        <w:pStyle w:val="ListParagraph"/>
        <w:numPr>
          <w:ilvl w:val="0"/>
          <w:numId w:val="27"/>
        </w:numPr>
      </w:pPr>
      <w:r>
        <w:rPr>
          <w:noProof/>
        </w:rPr>
        <w:pict>
          <v:line id="_x0000_s1037" style="position:absolute;left:0;text-align:left;flip:y;z-index:251666944" from="198.35pt,6.8pt" to="220.1pt,6.8pt" strokeweight="3pt">
            <v:stroke endarrow="block"/>
          </v:line>
        </w:pict>
      </w:r>
      <w:r>
        <w:rPr>
          <w:noProof/>
        </w:rPr>
        <w:pict>
          <v:line id="_x0000_s1038" style="position:absolute;left:0;text-align:left;flip:y;z-index:251662848" from="77.6pt,10.55pt" to="99.35pt,10.55pt" strokeweight="3pt">
            <v:stroke endarrow="block"/>
          </v:line>
        </w:pict>
      </w:r>
      <w:r>
        <w:t xml:space="preserve">AB </w:t>
      </w:r>
      <w:r>
        <w:tab/>
        <w:t>yavaşlama</w:t>
      </w:r>
      <w:r>
        <w:tab/>
        <w:t xml:space="preserve">BC </w:t>
      </w:r>
      <w:r>
        <w:tab/>
        <w:t xml:space="preserve">   hızlanma</w:t>
      </w:r>
      <w:r>
        <w:tab/>
      </w:r>
      <w:r>
        <w:tab/>
        <w:t xml:space="preserve">CD </w:t>
      </w:r>
      <w:r>
        <w:tab/>
        <w:t xml:space="preserve">  yön değiştirme</w:t>
      </w:r>
    </w:p>
    <w:p w:rsidR="00C2443B" w:rsidRDefault="00C2443B" w:rsidP="009641BC">
      <w:pPr>
        <w:pStyle w:val="ListParagraph"/>
        <w:numPr>
          <w:ilvl w:val="0"/>
          <w:numId w:val="27"/>
        </w:numPr>
      </w:pPr>
      <w:r>
        <w:rPr>
          <w:noProof/>
        </w:rPr>
        <w:pict>
          <v:line id="_x0000_s1039" style="position:absolute;left:0;text-align:left;flip:y;z-index:251667968" from="198.35pt,5.75pt" to="220.1pt,5.75pt" strokeweight="3pt">
            <v:stroke endarrow="block"/>
          </v:line>
        </w:pict>
      </w:r>
      <w:r>
        <w:rPr>
          <w:noProof/>
        </w:rPr>
        <w:pict>
          <v:line id="_x0000_s1040" style="position:absolute;left:0;text-align:left;flip:y;z-index:251663872" from="77.6pt,9.5pt" to="99.35pt,9.5pt" strokeweight="3pt">
            <v:stroke endarrow="block"/>
          </v:line>
        </w:pict>
      </w:r>
      <w:r>
        <w:t xml:space="preserve">AB </w:t>
      </w:r>
      <w:r>
        <w:tab/>
        <w:t>hızlanma</w:t>
      </w:r>
      <w:r>
        <w:tab/>
        <w:t xml:space="preserve">BC </w:t>
      </w:r>
      <w:r>
        <w:tab/>
        <w:t xml:space="preserve">   yavaşlama</w:t>
      </w:r>
      <w:r>
        <w:tab/>
      </w:r>
      <w:r>
        <w:tab/>
        <w:t xml:space="preserve">CD </w:t>
      </w:r>
      <w:r>
        <w:tab/>
        <w:t xml:space="preserve">  hızlanma</w:t>
      </w:r>
    </w:p>
    <w:p w:rsidR="00C2443B" w:rsidRDefault="00C2443B" w:rsidP="009641BC">
      <w:pPr>
        <w:pStyle w:val="ListParagraph"/>
      </w:pPr>
    </w:p>
    <w:p w:rsidR="00C2443B" w:rsidRDefault="00C2443B" w:rsidP="009641BC">
      <w:pPr>
        <w:pStyle w:val="ListParagraph"/>
      </w:pPr>
    </w:p>
    <w:p w:rsidR="00C2443B" w:rsidRDefault="00C2443B" w:rsidP="009641BC">
      <w:pPr>
        <w:pStyle w:val="ListParagraph"/>
      </w:pPr>
    </w:p>
    <w:p w:rsidR="00C2443B" w:rsidRDefault="00C2443B" w:rsidP="009641BC">
      <w:pPr>
        <w:pStyle w:val="ListParagraph"/>
      </w:pPr>
    </w:p>
    <w:p w:rsidR="00C2443B" w:rsidRDefault="00C2443B" w:rsidP="009641BC">
      <w:pPr>
        <w:pStyle w:val="ListParagraph"/>
      </w:pPr>
    </w:p>
    <w:p w:rsidR="00C2443B" w:rsidRPr="00743C35" w:rsidRDefault="00C2443B" w:rsidP="005116FA">
      <w:pPr>
        <w:pStyle w:val="ListParagraph"/>
        <w:numPr>
          <w:ilvl w:val="0"/>
          <w:numId w:val="17"/>
        </w:numPr>
        <w:tabs>
          <w:tab w:val="left" w:pos="7560"/>
        </w:tabs>
      </w:pPr>
      <w:r w:rsidRPr="00743C35">
        <w:t>İçinde 40 mL su bulunan bir dereceli kaba 5 bilye atıldığında su seviyesi 90 mL‘ye çıkıyor.</w:t>
      </w:r>
    </w:p>
    <w:p w:rsidR="00C2443B" w:rsidRPr="00743C35" w:rsidRDefault="00C2443B" w:rsidP="005116FA">
      <w:pPr>
        <w:pStyle w:val="ListParagraph"/>
        <w:tabs>
          <w:tab w:val="left" w:pos="7560"/>
        </w:tabs>
      </w:pPr>
      <w:r w:rsidRPr="00743C35">
        <w:t>Buna göre bir bilyenin hacmi kaç mL’dir?</w:t>
      </w:r>
    </w:p>
    <w:p w:rsidR="00C2443B" w:rsidRPr="00743C35" w:rsidRDefault="00C2443B" w:rsidP="005116FA">
      <w:pPr>
        <w:pStyle w:val="ListParagraph"/>
        <w:tabs>
          <w:tab w:val="left" w:pos="7560"/>
        </w:tabs>
      </w:pPr>
    </w:p>
    <w:p w:rsidR="00C2443B" w:rsidRPr="00743C35" w:rsidRDefault="00C2443B" w:rsidP="005116FA">
      <w:pPr>
        <w:pStyle w:val="ListParagraph"/>
        <w:numPr>
          <w:ilvl w:val="0"/>
          <w:numId w:val="18"/>
        </w:numPr>
        <w:tabs>
          <w:tab w:val="left" w:pos="7560"/>
        </w:tabs>
      </w:pPr>
      <w:r w:rsidRPr="00743C35">
        <w:t>5                    B) 10                          C) 25                            D) 40</w:t>
      </w:r>
    </w:p>
    <w:p w:rsidR="00C2443B" w:rsidRPr="00743C35" w:rsidRDefault="00C2443B" w:rsidP="009641BC">
      <w:pPr>
        <w:pStyle w:val="ListParagraph"/>
      </w:pPr>
    </w:p>
    <w:p w:rsidR="00C2443B" w:rsidRPr="00743C35" w:rsidRDefault="00C2443B" w:rsidP="000A3347">
      <w:pPr>
        <w:tabs>
          <w:tab w:val="left" w:pos="7560"/>
        </w:tabs>
      </w:pPr>
    </w:p>
    <w:p w:rsidR="00C2443B" w:rsidRPr="00743C35" w:rsidRDefault="00C2443B" w:rsidP="00483348">
      <w:pPr>
        <w:pStyle w:val="ListParagraph"/>
        <w:numPr>
          <w:ilvl w:val="0"/>
          <w:numId w:val="17"/>
        </w:numPr>
        <w:tabs>
          <w:tab w:val="left" w:pos="7560"/>
        </w:tabs>
      </w:pPr>
      <w:r w:rsidRPr="00743C35">
        <w:t>Aşağıdaki tabloda bazı maddelere ait ilk ve son sıcaklık ölçümleri verilmiştir. Buna göre maddelerden kaç tanesi ısınmıştır?</w:t>
      </w:r>
    </w:p>
    <w:p w:rsidR="00C2443B" w:rsidRPr="00743C35" w:rsidRDefault="00C2443B" w:rsidP="000A3347">
      <w:pPr>
        <w:tabs>
          <w:tab w:val="left" w:pos="7560"/>
        </w:tabs>
      </w:pPr>
      <w:r>
        <w:rPr>
          <w:noProof/>
        </w:rPr>
        <w:pict>
          <v:shape id="Resim 13" o:spid="_x0000_s1041" type="#_x0000_t75" style="position:absolute;margin-left:97.1pt;margin-top:8.75pt;width:222.75pt;height:52.5pt;z-index:251640320;visibility:visible">
            <v:imagedata r:id="rId9" o:title=""/>
          </v:shape>
        </w:pict>
      </w:r>
    </w:p>
    <w:p w:rsidR="00C2443B" w:rsidRPr="00743C35" w:rsidRDefault="00C2443B" w:rsidP="000A3347">
      <w:pPr>
        <w:tabs>
          <w:tab w:val="left" w:pos="7560"/>
        </w:tabs>
      </w:pPr>
      <w:r w:rsidRPr="00743C35">
        <w:tab/>
      </w:r>
    </w:p>
    <w:p w:rsidR="00C2443B" w:rsidRPr="00743C35" w:rsidRDefault="00C2443B" w:rsidP="000A3347">
      <w:pPr>
        <w:tabs>
          <w:tab w:val="left" w:pos="7560"/>
        </w:tabs>
      </w:pPr>
    </w:p>
    <w:p w:rsidR="00C2443B" w:rsidRPr="00743C35" w:rsidRDefault="00C2443B" w:rsidP="000A3347">
      <w:pPr>
        <w:tabs>
          <w:tab w:val="left" w:pos="7560"/>
        </w:tabs>
      </w:pPr>
    </w:p>
    <w:p w:rsidR="00C2443B" w:rsidRPr="00743C35" w:rsidRDefault="00C2443B" w:rsidP="000A3347">
      <w:pPr>
        <w:tabs>
          <w:tab w:val="left" w:pos="7560"/>
        </w:tabs>
      </w:pPr>
    </w:p>
    <w:p w:rsidR="00C2443B" w:rsidRPr="00743C35" w:rsidRDefault="00C2443B" w:rsidP="00093A3A">
      <w:pPr>
        <w:pStyle w:val="ListParagraph"/>
        <w:numPr>
          <w:ilvl w:val="0"/>
          <w:numId w:val="19"/>
        </w:numPr>
        <w:tabs>
          <w:tab w:val="left" w:pos="7560"/>
        </w:tabs>
      </w:pPr>
      <w:r w:rsidRPr="00743C35">
        <w:t>1                      B)2                              C) 3                            D) 4</w:t>
      </w:r>
    </w:p>
    <w:p w:rsidR="00C2443B" w:rsidRPr="00743C35" w:rsidRDefault="00C2443B" w:rsidP="0077386A">
      <w:pPr>
        <w:ind w:left="360"/>
        <w:rPr>
          <w:b/>
        </w:rPr>
      </w:pPr>
    </w:p>
    <w:p w:rsidR="00C2443B" w:rsidRPr="00743C35" w:rsidRDefault="00C2443B" w:rsidP="0077386A">
      <w:pPr>
        <w:rPr>
          <w:b/>
        </w:rPr>
      </w:pPr>
      <w:r>
        <w:rPr>
          <w:noProof/>
        </w:rPr>
        <w:pict>
          <v:shape id="Resim 42" o:spid="_x0000_s1042" type="#_x0000_t75" style="position:absolute;margin-left:296.6pt;margin-top:10.35pt;width:112.5pt;height:63pt;z-index:251641344;visibility:visible">
            <v:imagedata r:id="rId10" o:title=""/>
          </v:shape>
        </w:pict>
      </w:r>
    </w:p>
    <w:p w:rsidR="00C2443B" w:rsidRPr="00743C35" w:rsidRDefault="00C2443B" w:rsidP="00093A3A">
      <w:pPr>
        <w:pStyle w:val="ListParagraph"/>
        <w:numPr>
          <w:ilvl w:val="0"/>
          <w:numId w:val="17"/>
        </w:numPr>
        <w:tabs>
          <w:tab w:val="left" w:pos="8190"/>
        </w:tabs>
      </w:pPr>
      <w:r w:rsidRPr="00743C35">
        <w:t>Farklı kütleli K ve L sıvıları başka bir kapta</w:t>
      </w:r>
    </w:p>
    <w:p w:rsidR="00C2443B" w:rsidRPr="00743C35" w:rsidRDefault="00C2443B" w:rsidP="00093A3A">
      <w:pPr>
        <w:pStyle w:val="ListParagraph"/>
        <w:tabs>
          <w:tab w:val="left" w:pos="8190"/>
        </w:tabs>
      </w:pPr>
      <w:r w:rsidRPr="00743C35">
        <w:t xml:space="preserve"> karıştırılırsa karışımın sıcaklığı kaç derece </w:t>
      </w:r>
      <w:r w:rsidRPr="00743C35">
        <w:rPr>
          <w:b/>
          <w:u w:val="single"/>
        </w:rPr>
        <w:t>olamaz?</w:t>
      </w:r>
    </w:p>
    <w:p w:rsidR="00C2443B" w:rsidRPr="00743C35" w:rsidRDefault="00C2443B" w:rsidP="00093A3A">
      <w:pPr>
        <w:pStyle w:val="ListParagraph"/>
        <w:tabs>
          <w:tab w:val="left" w:pos="8190"/>
        </w:tabs>
      </w:pPr>
    </w:p>
    <w:p w:rsidR="00C2443B" w:rsidRPr="00743C35" w:rsidRDefault="00C2443B" w:rsidP="00093A3A">
      <w:pPr>
        <w:tabs>
          <w:tab w:val="left" w:pos="8190"/>
        </w:tabs>
      </w:pPr>
    </w:p>
    <w:p w:rsidR="00C2443B" w:rsidRPr="00743C35" w:rsidRDefault="00C2443B" w:rsidP="00093A3A">
      <w:pPr>
        <w:tabs>
          <w:tab w:val="left" w:pos="8190"/>
        </w:tabs>
      </w:pPr>
      <w:r w:rsidRPr="00743C35">
        <w:tab/>
      </w:r>
      <w:r w:rsidRPr="00743C35">
        <w:tab/>
      </w:r>
    </w:p>
    <w:p w:rsidR="00C2443B" w:rsidRDefault="00C2443B" w:rsidP="00093A3A">
      <w:pPr>
        <w:pStyle w:val="ListParagraph"/>
        <w:numPr>
          <w:ilvl w:val="0"/>
          <w:numId w:val="9"/>
        </w:numPr>
        <w:tabs>
          <w:tab w:val="left" w:pos="8190"/>
        </w:tabs>
      </w:pPr>
      <w:r w:rsidRPr="00743C35">
        <w:t>90                           B) 55                           C) 45                       D) 40</w:t>
      </w:r>
    </w:p>
    <w:p w:rsidR="00C2443B" w:rsidRDefault="00C2443B" w:rsidP="00A012FA">
      <w:pPr>
        <w:tabs>
          <w:tab w:val="left" w:pos="8190"/>
        </w:tabs>
      </w:pPr>
    </w:p>
    <w:p w:rsidR="00C2443B" w:rsidRPr="00483C6E" w:rsidRDefault="00C2443B" w:rsidP="00A012FA">
      <w:pPr>
        <w:tabs>
          <w:tab w:val="left" w:pos="7560"/>
        </w:tabs>
        <w:rPr>
          <w:b/>
          <w:noProof/>
          <w:u w:val="single"/>
        </w:rPr>
      </w:pPr>
      <w:r>
        <w:rPr>
          <w:noProof/>
        </w:rPr>
        <w:t xml:space="preserve">      </w:t>
      </w:r>
      <w:r>
        <w:rPr>
          <w:b/>
          <w:noProof/>
        </w:rPr>
        <w:t>8.</w:t>
      </w:r>
      <w:r w:rsidRPr="00743C35">
        <w:rPr>
          <w:b/>
          <w:noProof/>
        </w:rPr>
        <w:t>)</w:t>
      </w:r>
      <w:r>
        <w:rPr>
          <w:noProof/>
        </w:rPr>
        <w:t xml:space="preserve">  </w:t>
      </w:r>
      <w:r w:rsidRPr="00743C35">
        <w:rPr>
          <w:noProof/>
        </w:rPr>
        <w:t xml:space="preserve">Aşağıdaki görsellerden hangisinin içindeki maddenin ne olduğunu dışarıdan bakarak </w:t>
      </w:r>
      <w:r w:rsidRPr="00483C6E">
        <w:rPr>
          <w:b/>
          <w:noProof/>
          <w:u w:val="single"/>
        </w:rPr>
        <w:t>anlayamayız?</w:t>
      </w:r>
    </w:p>
    <w:p w:rsidR="00C2443B" w:rsidRPr="00743C35" w:rsidRDefault="00C2443B" w:rsidP="00A012FA">
      <w:pPr>
        <w:pStyle w:val="ListParagraph"/>
        <w:tabs>
          <w:tab w:val="left" w:pos="7560"/>
        </w:tabs>
        <w:rPr>
          <w:noProof/>
        </w:rPr>
      </w:pPr>
      <w:r>
        <w:rPr>
          <w:noProof/>
        </w:rPr>
        <w:pict>
          <v:shape id="Resim 32" o:spid="_x0000_s1043" type="#_x0000_t75" style="position:absolute;left:0;text-align:left;margin-left:33.35pt;margin-top:22.65pt;width:48pt;height:54pt;z-index:251676160;visibility:visible">
            <v:imagedata r:id="rId11" o:title=""/>
          </v:shape>
        </w:pict>
      </w:r>
      <w:r>
        <w:rPr>
          <w:noProof/>
        </w:rPr>
        <w:pict>
          <v:shape id="Resim 29" o:spid="_x0000_s1044" type="#_x0000_t75" style="position:absolute;left:0;text-align:left;margin-left:244.85pt;margin-top:.15pt;width:44.25pt;height:84pt;z-index:251673088;visibility:visible">
            <v:imagedata r:id="rId12" o:title=""/>
          </v:shape>
        </w:pict>
      </w:r>
      <w:r>
        <w:rPr>
          <w:noProof/>
        </w:rPr>
        <w:pict>
          <v:shape id="Resim 35" o:spid="_x0000_s1045" type="#_x0000_t75" style="position:absolute;left:0;text-align:left;margin-left:124.1pt;margin-top:18.9pt;width:62.25pt;height:65.25pt;z-index:251674112;visibility:visible">
            <v:imagedata r:id="rId13" o:title=""/>
          </v:shape>
        </w:pict>
      </w:r>
      <w:r>
        <w:rPr>
          <w:noProof/>
        </w:rPr>
        <w:pict>
          <v:shape id="Resim 38" o:spid="_x0000_s1046" type="#_x0000_t75" style="position:absolute;left:0;text-align:left;margin-left:346.1pt;margin-top:24.9pt;width:83.25pt;height:51.75pt;z-index:251675136;visibility:visible">
            <v:imagedata r:id="rId14" o:title=""/>
          </v:shape>
        </w:pict>
      </w:r>
    </w:p>
    <w:p w:rsidR="00C2443B" w:rsidRPr="00743C35" w:rsidRDefault="00C2443B" w:rsidP="00A012FA">
      <w:pPr>
        <w:pStyle w:val="ListParagraph"/>
        <w:tabs>
          <w:tab w:val="left" w:pos="7560"/>
        </w:tabs>
        <w:rPr>
          <w:noProof/>
        </w:rPr>
      </w:pPr>
    </w:p>
    <w:p w:rsidR="00C2443B" w:rsidRPr="00743C35" w:rsidRDefault="00C2443B" w:rsidP="00A012FA">
      <w:pPr>
        <w:pStyle w:val="ListParagraph"/>
        <w:tabs>
          <w:tab w:val="left" w:pos="7560"/>
        </w:tabs>
      </w:pPr>
    </w:p>
    <w:p w:rsidR="00C2443B" w:rsidRPr="00743C35" w:rsidRDefault="00C2443B" w:rsidP="00A012FA">
      <w:pPr>
        <w:pStyle w:val="ListParagraph"/>
        <w:tabs>
          <w:tab w:val="left" w:pos="7560"/>
        </w:tabs>
      </w:pPr>
    </w:p>
    <w:p w:rsidR="00C2443B" w:rsidRPr="00743C35" w:rsidRDefault="00C2443B" w:rsidP="00A012FA"/>
    <w:p w:rsidR="00C2443B" w:rsidRPr="00743C35" w:rsidRDefault="00C2443B" w:rsidP="00A012FA">
      <w:pPr>
        <w:tabs>
          <w:tab w:val="left" w:pos="8190"/>
        </w:tabs>
      </w:pPr>
      <w:r w:rsidRPr="00743C35">
        <w:tab/>
      </w:r>
    </w:p>
    <w:p w:rsidR="00C2443B" w:rsidRPr="00743C35" w:rsidRDefault="00C2443B" w:rsidP="00A012FA">
      <w:pPr>
        <w:tabs>
          <w:tab w:val="left" w:pos="8190"/>
        </w:tabs>
        <w:ind w:left="225"/>
      </w:pPr>
      <w:r>
        <w:t xml:space="preserve">           A)</w:t>
      </w:r>
      <w:r w:rsidRPr="00743C35">
        <w:t xml:space="preserve">                              B)                                  C)                                    D)</w:t>
      </w:r>
    </w:p>
    <w:p w:rsidR="00C2443B" w:rsidRDefault="00C2443B" w:rsidP="00A012FA">
      <w:pPr>
        <w:tabs>
          <w:tab w:val="left" w:pos="8190"/>
        </w:tabs>
      </w:pPr>
    </w:p>
    <w:p w:rsidR="00C2443B" w:rsidRPr="00743C35" w:rsidRDefault="00C2443B" w:rsidP="00093A3A">
      <w:pPr>
        <w:tabs>
          <w:tab w:val="left" w:pos="8190"/>
        </w:tabs>
      </w:pPr>
    </w:p>
    <w:p w:rsidR="00C2443B" w:rsidRPr="00A012FA" w:rsidRDefault="00C2443B" w:rsidP="00A012FA">
      <w:pPr>
        <w:pStyle w:val="ListParagraph"/>
        <w:numPr>
          <w:ilvl w:val="0"/>
          <w:numId w:val="31"/>
        </w:numPr>
        <w:rPr>
          <w:b/>
        </w:rPr>
      </w:pPr>
      <w:r>
        <w:rPr>
          <w:noProof/>
        </w:rPr>
        <w:pict>
          <v:shape id="_x0000_s1047" type="#_x0000_t75" style="position:absolute;left:0;text-align:left;margin-left:67.85pt;margin-top:12pt;width:309.75pt;height:67.5pt;z-index:251658752;visibility:visible">
            <v:imagedata r:id="rId15" o:title=""/>
          </v:shape>
        </w:pict>
      </w:r>
      <w:r w:rsidRPr="00AB0EB2">
        <w:t xml:space="preserve">Aşağıdaki görsellerden hangisi </w:t>
      </w:r>
      <w:r w:rsidRPr="00A012FA">
        <w:rPr>
          <w:b/>
        </w:rPr>
        <w:t>sallanma hareketi yapmaz?</w:t>
      </w:r>
    </w:p>
    <w:p w:rsidR="00C2443B" w:rsidRDefault="00C2443B" w:rsidP="0077386A">
      <w:pPr>
        <w:rPr>
          <w:b/>
        </w:rPr>
      </w:pPr>
    </w:p>
    <w:p w:rsidR="00C2443B" w:rsidRDefault="00C2443B" w:rsidP="0077386A">
      <w:pPr>
        <w:rPr>
          <w:b/>
        </w:rPr>
      </w:pPr>
    </w:p>
    <w:p w:rsidR="00C2443B" w:rsidRDefault="00C2443B" w:rsidP="0077386A">
      <w:pPr>
        <w:rPr>
          <w:b/>
        </w:rPr>
      </w:pPr>
    </w:p>
    <w:p w:rsidR="00C2443B" w:rsidRDefault="00C2443B" w:rsidP="0077386A">
      <w:pPr>
        <w:rPr>
          <w:b/>
        </w:rPr>
      </w:pPr>
    </w:p>
    <w:p w:rsidR="00C2443B" w:rsidRDefault="00C2443B" w:rsidP="0077386A">
      <w:pPr>
        <w:rPr>
          <w:b/>
        </w:rPr>
      </w:pPr>
    </w:p>
    <w:p w:rsidR="00C2443B" w:rsidRPr="00AB0EB2" w:rsidRDefault="00C2443B" w:rsidP="00AB0EB2">
      <w:pPr>
        <w:rPr>
          <w:b/>
        </w:rPr>
      </w:pPr>
      <w:r w:rsidRPr="00AB0EB2">
        <w:rPr>
          <w:b/>
        </w:rPr>
        <w:t xml:space="preserve">                 </w:t>
      </w:r>
      <w:r>
        <w:rPr>
          <w:b/>
        </w:rPr>
        <w:t xml:space="preserve">         A)</w:t>
      </w:r>
      <w:r w:rsidRPr="00AB0EB2">
        <w:rPr>
          <w:b/>
        </w:rPr>
        <w:t xml:space="preserve">   </w:t>
      </w:r>
      <w:r>
        <w:rPr>
          <w:b/>
        </w:rPr>
        <w:t xml:space="preserve">                          </w:t>
      </w:r>
      <w:r w:rsidRPr="00AB0EB2">
        <w:rPr>
          <w:b/>
        </w:rPr>
        <w:t xml:space="preserve"> B)                        C)                        D)</w:t>
      </w:r>
    </w:p>
    <w:p w:rsidR="00C2443B" w:rsidRDefault="00C2443B" w:rsidP="00743C35"/>
    <w:p w:rsidR="00C2443B" w:rsidRDefault="00C2443B" w:rsidP="00743C35"/>
    <w:p w:rsidR="00C2443B" w:rsidRDefault="00C2443B" w:rsidP="00A012FA">
      <w:pPr>
        <w:pStyle w:val="ListParagraph"/>
        <w:numPr>
          <w:ilvl w:val="0"/>
          <w:numId w:val="31"/>
        </w:numPr>
      </w:pPr>
      <w:r>
        <w:t>Yandaki cisme 1,2 ve 3 numaralı kuvvetler uygulanmaktadır.</w:t>
      </w:r>
    </w:p>
    <w:p w:rsidR="00C2443B" w:rsidRDefault="00C2443B" w:rsidP="00743C35">
      <w:r>
        <w:rPr>
          <w:noProof/>
        </w:rPr>
        <w:pict>
          <v:rect id="_x0000_s1048" style="position:absolute;margin-left:336.35pt;margin-top:9.8pt;width:107.25pt;height:48pt;z-index:251654656" fillcolor="#c0504d" strokecolor="#7030a0" strokeweight="3pt">
            <v:shadow on="t" type="perspective" color="#622423" opacity=".5" offset="1pt" offset2="-1pt"/>
          </v:rect>
        </w:pict>
      </w:r>
      <w:r>
        <w:t xml:space="preserve">Uygulanan bu kuvvetlerin özellikleri sırası ile hangi seçenekte </w:t>
      </w:r>
    </w:p>
    <w:p w:rsidR="00C2443B" w:rsidRPr="00483C6E" w:rsidRDefault="00C2443B" w:rsidP="00743C35">
      <w:pPr>
        <w:rPr>
          <w:b/>
          <w:u w:val="single"/>
        </w:rPr>
      </w:pPr>
      <w:r w:rsidRPr="00483C6E">
        <w:rPr>
          <w:b/>
          <w:u w:val="single"/>
        </w:rPr>
        <w:t>doğru verilmiştir?</w:t>
      </w:r>
    </w:p>
    <w:p w:rsidR="00C2443B" w:rsidRDefault="00C2443B" w:rsidP="00743C35">
      <w:r>
        <w:rPr>
          <w:noProof/>
        </w:rPr>
        <w:pict>
          <v:line id="_x0000_s1049" style="position:absolute;flip:y;z-index:251655680" from="303.35pt,12.35pt" to="336.35pt,12.35pt" strokeweight="3pt">
            <v:stroke endarrow="block"/>
          </v:line>
        </w:pict>
      </w:r>
      <w:r>
        <w:t xml:space="preserve">                                                                                                    1                                                      3                                                  </w:t>
      </w:r>
    </w:p>
    <w:p w:rsidR="00C2443B" w:rsidRDefault="00C2443B" w:rsidP="003D672A">
      <w:pPr>
        <w:pStyle w:val="ListParagraph"/>
        <w:numPr>
          <w:ilvl w:val="0"/>
          <w:numId w:val="28"/>
        </w:numPr>
      </w:pPr>
      <w:r>
        <w:rPr>
          <w:noProof/>
        </w:rPr>
        <w:pict>
          <v:line id="_x0000_s1050" style="position:absolute;left:0;text-align:left;flip:y;z-index:251657728" from="443.6pt,2.45pt" to="481.1pt,2.45pt" strokeweight="3pt">
            <v:stroke endarrow="block"/>
          </v:line>
        </w:pict>
      </w:r>
      <w:r>
        <w:t>Çekme- itme-itme</w:t>
      </w:r>
    </w:p>
    <w:p w:rsidR="00C2443B" w:rsidRDefault="00C2443B" w:rsidP="003D672A">
      <w:pPr>
        <w:pStyle w:val="ListParagraph"/>
        <w:numPr>
          <w:ilvl w:val="0"/>
          <w:numId w:val="28"/>
        </w:numPr>
      </w:pPr>
      <w:r>
        <w:rPr>
          <w:noProof/>
        </w:rPr>
        <w:pict>
          <v:line id="_x0000_s1051" style="position:absolute;left:0;text-align:left;z-index:251656704" from="388.1pt,7.25pt" to="388.1pt,36.5pt" strokeweight="3pt">
            <v:stroke endarrow="block"/>
          </v:line>
        </w:pict>
      </w:r>
      <w:r>
        <w:t>İtme -itme –itme</w:t>
      </w:r>
    </w:p>
    <w:p w:rsidR="00C2443B" w:rsidRDefault="00C2443B" w:rsidP="003D672A">
      <w:pPr>
        <w:pStyle w:val="ListParagraph"/>
        <w:numPr>
          <w:ilvl w:val="0"/>
          <w:numId w:val="28"/>
        </w:numPr>
      </w:pPr>
      <w:r>
        <w:t>İtme- itme- çekme                                                                          2</w:t>
      </w:r>
    </w:p>
    <w:p w:rsidR="00C2443B" w:rsidRDefault="00C2443B" w:rsidP="003D672A">
      <w:pPr>
        <w:pStyle w:val="ListParagraph"/>
        <w:numPr>
          <w:ilvl w:val="0"/>
          <w:numId w:val="28"/>
        </w:numPr>
      </w:pPr>
      <w:r>
        <w:t>İtme- çekme- çekme</w:t>
      </w:r>
    </w:p>
    <w:p w:rsidR="00C2443B" w:rsidRDefault="00C2443B" w:rsidP="00743C35"/>
    <w:p w:rsidR="00C2443B" w:rsidRDefault="00C2443B" w:rsidP="005116FA">
      <w:pPr>
        <w:ind w:left="1065"/>
      </w:pPr>
    </w:p>
    <w:p w:rsidR="00C2443B" w:rsidRDefault="00C2443B" w:rsidP="00743C35"/>
    <w:p w:rsidR="00C2443B" w:rsidRDefault="00C2443B" w:rsidP="00743C35"/>
    <w:p w:rsidR="00C2443B" w:rsidRDefault="00C2443B" w:rsidP="00743C35"/>
    <w:p w:rsidR="00C2443B" w:rsidRDefault="00C2443B" w:rsidP="00743C35">
      <w:r>
        <w:t xml:space="preserve">                                                                                                    </w:t>
      </w:r>
    </w:p>
    <w:p w:rsidR="00C2443B" w:rsidRPr="00743C35" w:rsidRDefault="00C2443B" w:rsidP="00A012FA">
      <w:pPr>
        <w:pStyle w:val="ListParagraph"/>
        <w:numPr>
          <w:ilvl w:val="0"/>
          <w:numId w:val="31"/>
        </w:numPr>
      </w:pPr>
      <w:r w:rsidRPr="00743C35">
        <w:t xml:space="preserve">Aşağıdaki görsellerin hangisinde kuvvetin </w:t>
      </w:r>
      <w:r w:rsidRPr="00743C35">
        <w:rPr>
          <w:b/>
          <w:u w:val="single"/>
        </w:rPr>
        <w:t>durdurma</w:t>
      </w:r>
      <w:r w:rsidRPr="00743C35">
        <w:rPr>
          <w:b/>
        </w:rPr>
        <w:t xml:space="preserve"> </w:t>
      </w:r>
      <w:r w:rsidRPr="00743C35">
        <w:t>etkisi vardır?</w:t>
      </w:r>
    </w:p>
    <w:p w:rsidR="00C2443B" w:rsidRPr="00743C35" w:rsidRDefault="00C2443B" w:rsidP="00743C35">
      <w:pPr>
        <w:tabs>
          <w:tab w:val="left" w:pos="7710"/>
        </w:tabs>
      </w:pPr>
    </w:p>
    <w:p w:rsidR="00C2443B" w:rsidRPr="00743C35" w:rsidRDefault="00C2443B" w:rsidP="00743C35">
      <w:pPr>
        <w:tabs>
          <w:tab w:val="left" w:pos="7710"/>
        </w:tabs>
      </w:pPr>
      <w:r w:rsidRPr="00743C35">
        <w:t xml:space="preserve">  </w:t>
      </w:r>
      <w:r>
        <w:t xml:space="preserve">               </w:t>
      </w:r>
      <w:r>
        <w:rPr>
          <w:noProof/>
        </w:rPr>
        <w:pict>
          <v:shape id="Resim 1" o:spid="_x0000_s1052" type="#_x0000_t75" style="position:absolute;margin-left:338.6pt;margin-top:4.25pt;width:81pt;height:62.25pt;z-index:251642368;visibility:visible;mso-position-horizontal-relative:text;mso-position-vertical-relative:text">
            <v:imagedata r:id="rId16" o:title=""/>
          </v:shape>
        </w:pict>
      </w:r>
      <w:r>
        <w:rPr>
          <w:noProof/>
        </w:rPr>
        <w:pict>
          <v:shape id="Resim 4" o:spid="_x0000_s1053" type="#_x0000_t75" style="position:absolute;margin-left:252.35pt;margin-top:8pt;width:48.75pt;height:63pt;z-index:251643392;visibility:visible;mso-position-horizontal-relative:text;mso-position-vertical-relative:text">
            <v:imagedata r:id="rId17" o:title=""/>
          </v:shape>
        </w:pict>
      </w:r>
      <w:r>
        <w:rPr>
          <w:noProof/>
        </w:rPr>
        <w:pict>
          <v:shape id="Resim 7" o:spid="_x0000_s1054" type="#_x0000_t75" style="position:absolute;margin-left:128.6pt;margin-top:-.25pt;width:77.25pt;height:81.75pt;z-index:251644416;visibility:visible;mso-position-horizontal-relative:text;mso-position-vertical-relative:text">
            <v:imagedata r:id="rId18" o:title=""/>
          </v:shape>
        </w:pict>
      </w:r>
      <w:r>
        <w:rPr>
          <w:noProof/>
        </w:rPr>
        <w:pict>
          <v:shape id="Resim 10" o:spid="_x0000_s1055" type="#_x0000_t75" style="position:absolute;margin-left:19.85pt;margin-top:4.25pt;width:82.5pt;height:77.25pt;z-index:251645440;visibility:visible;mso-position-horizontal-relative:text;mso-position-vertical-relative:text">
            <v:imagedata r:id="rId19" o:title=""/>
          </v:shape>
        </w:pict>
      </w:r>
    </w:p>
    <w:p w:rsidR="00C2443B" w:rsidRPr="00743C35" w:rsidRDefault="00C2443B" w:rsidP="00743C35"/>
    <w:p w:rsidR="00C2443B" w:rsidRPr="00743C35" w:rsidRDefault="00C2443B" w:rsidP="00743C35">
      <w:pPr>
        <w:tabs>
          <w:tab w:val="left" w:pos="7515"/>
        </w:tabs>
      </w:pPr>
      <w:r w:rsidRPr="00743C35">
        <w:tab/>
      </w:r>
    </w:p>
    <w:p w:rsidR="00C2443B" w:rsidRPr="00743C35" w:rsidRDefault="00C2443B" w:rsidP="00743C35">
      <w:pPr>
        <w:tabs>
          <w:tab w:val="left" w:pos="7515"/>
        </w:tabs>
      </w:pPr>
    </w:p>
    <w:p w:rsidR="00C2443B" w:rsidRPr="00743C35" w:rsidRDefault="00C2443B" w:rsidP="00743C35">
      <w:pPr>
        <w:tabs>
          <w:tab w:val="left" w:pos="7515"/>
        </w:tabs>
      </w:pPr>
    </w:p>
    <w:p w:rsidR="00C2443B" w:rsidRPr="00743C35" w:rsidRDefault="00C2443B" w:rsidP="00743C35">
      <w:pPr>
        <w:tabs>
          <w:tab w:val="left" w:pos="7515"/>
        </w:tabs>
      </w:pPr>
    </w:p>
    <w:p w:rsidR="00C2443B" w:rsidRPr="00743C35" w:rsidRDefault="00C2443B" w:rsidP="00743C35">
      <w:pPr>
        <w:tabs>
          <w:tab w:val="left" w:pos="7710"/>
        </w:tabs>
      </w:pPr>
      <w:r>
        <w:t xml:space="preserve">               </w:t>
      </w:r>
      <w:r w:rsidRPr="00743C35">
        <w:t xml:space="preserve">A)       </w:t>
      </w:r>
      <w:r>
        <w:t xml:space="preserve">                               </w:t>
      </w:r>
      <w:r w:rsidRPr="00743C35">
        <w:t>B)                             C)                          D)</w:t>
      </w:r>
    </w:p>
    <w:p w:rsidR="00C2443B" w:rsidRPr="00743C35" w:rsidRDefault="00C2443B" w:rsidP="00743C35"/>
    <w:p w:rsidR="00C2443B" w:rsidRPr="00483C6E" w:rsidRDefault="00C2443B" w:rsidP="00743C35">
      <w:pPr>
        <w:tabs>
          <w:tab w:val="left" w:pos="7515"/>
        </w:tabs>
        <w:rPr>
          <w:b/>
          <w:u w:val="single"/>
        </w:rPr>
      </w:pPr>
      <w:r>
        <w:rPr>
          <w:b/>
        </w:rPr>
        <w:t xml:space="preserve">     12</w:t>
      </w:r>
      <w:r w:rsidRPr="00743C35">
        <w:rPr>
          <w:b/>
        </w:rPr>
        <w:t>.)</w:t>
      </w:r>
      <w:r w:rsidRPr="00743C35">
        <w:t xml:space="preserve"> Aşağıdakilerden hangisine kuvvet uygulanıp şekli değiştirildikten sonra </w:t>
      </w:r>
      <w:r w:rsidRPr="00483C6E">
        <w:rPr>
          <w:b/>
          <w:u w:val="single"/>
        </w:rPr>
        <w:t>eski haline gelmez?</w:t>
      </w:r>
    </w:p>
    <w:p w:rsidR="00C2443B" w:rsidRDefault="00C2443B" w:rsidP="00743C35">
      <w:pPr>
        <w:tabs>
          <w:tab w:val="left" w:pos="7560"/>
        </w:tabs>
      </w:pPr>
      <w:r>
        <w:t xml:space="preserve">                </w:t>
      </w:r>
    </w:p>
    <w:p w:rsidR="00C2443B" w:rsidRDefault="00C2443B" w:rsidP="00743C35">
      <w:pPr>
        <w:tabs>
          <w:tab w:val="left" w:pos="7560"/>
        </w:tabs>
      </w:pPr>
      <w:r>
        <w:t xml:space="preserve">              </w:t>
      </w:r>
      <w:r w:rsidRPr="00743C35">
        <w:t xml:space="preserve">Fındık                         </w:t>
      </w:r>
      <w:r>
        <w:t xml:space="preserve"> top                        </w:t>
      </w:r>
      <w:r w:rsidRPr="00743C35">
        <w:t xml:space="preserve">bulaşık süngeri                </w:t>
      </w:r>
      <w:r>
        <w:t xml:space="preserve">   </w:t>
      </w:r>
      <w:r w:rsidRPr="00743C35">
        <w:t>balon</w:t>
      </w:r>
    </w:p>
    <w:p w:rsidR="00C2443B" w:rsidRPr="00743C35" w:rsidRDefault="00C2443B" w:rsidP="00743C35">
      <w:pPr>
        <w:tabs>
          <w:tab w:val="left" w:pos="7560"/>
        </w:tabs>
      </w:pPr>
      <w:r>
        <w:rPr>
          <w:noProof/>
        </w:rPr>
        <w:pict>
          <v:shape id="Resim 19" o:spid="_x0000_s1056" type="#_x0000_t75" style="position:absolute;margin-left:365.6pt;margin-top:4.25pt;width:47.25pt;height:52.5pt;z-index:251647488;visibility:visible">
            <v:imagedata r:id="rId20" o:title=""/>
          </v:shape>
        </w:pict>
      </w:r>
      <w:r>
        <w:rPr>
          <w:noProof/>
        </w:rPr>
        <w:pict>
          <v:shape id="_x0000_s1057" type="#_x0000_t75" style="position:absolute;margin-left:145.85pt;margin-top:10.4pt;width:48.75pt;height:46.5pt;z-index:251646464;visibility:visible">
            <v:imagedata r:id="rId21" o:title=""/>
          </v:shape>
        </w:pict>
      </w:r>
      <w:r>
        <w:rPr>
          <w:noProof/>
        </w:rPr>
        <w:pict>
          <v:shape id="Resim 20" o:spid="_x0000_s1058" type="#_x0000_t75" style="position:absolute;margin-left:246.35pt;margin-top:10.4pt;width:56.25pt;height:36pt;z-index:251648512;visibility:visible">
            <v:imagedata r:id="rId22" o:title=""/>
          </v:shape>
        </w:pict>
      </w:r>
      <w:r>
        <w:rPr>
          <w:noProof/>
        </w:rPr>
        <w:pict>
          <v:shape id="Resim 16" o:spid="_x0000_s1059" type="#_x0000_t75" style="position:absolute;margin-left:24.35pt;margin-top:10.4pt;width:51pt;height:39pt;z-index:251649536;visibility:visible">
            <v:imagedata r:id="rId23" o:title=""/>
          </v:shape>
        </w:pict>
      </w:r>
      <w:r w:rsidRPr="00743C35">
        <w:tab/>
      </w:r>
    </w:p>
    <w:p w:rsidR="00C2443B" w:rsidRDefault="00C2443B" w:rsidP="00743C35">
      <w:pPr>
        <w:ind w:firstLine="708"/>
      </w:pPr>
      <w:r w:rsidRPr="00743C35">
        <w:t xml:space="preserve">      </w:t>
      </w:r>
    </w:p>
    <w:p w:rsidR="00C2443B" w:rsidRDefault="00C2443B" w:rsidP="0077386A">
      <w:pPr>
        <w:rPr>
          <w:b/>
        </w:rPr>
      </w:pPr>
    </w:p>
    <w:p w:rsidR="00C2443B" w:rsidRDefault="00C2443B" w:rsidP="00743C35">
      <w:pPr>
        <w:tabs>
          <w:tab w:val="left" w:pos="7515"/>
        </w:tabs>
        <w:ind w:left="360"/>
      </w:pPr>
      <w:r>
        <w:t xml:space="preserve">          </w:t>
      </w:r>
    </w:p>
    <w:p w:rsidR="00C2443B" w:rsidRDefault="00C2443B" w:rsidP="00743C35">
      <w:pPr>
        <w:tabs>
          <w:tab w:val="left" w:pos="7515"/>
        </w:tabs>
        <w:ind w:left="360"/>
      </w:pPr>
      <w:r>
        <w:t xml:space="preserve">          A)                                   </w:t>
      </w:r>
      <w:r w:rsidRPr="00743C35">
        <w:t xml:space="preserve">B)                            C)                                </w:t>
      </w:r>
      <w:r>
        <w:t xml:space="preserve">   </w:t>
      </w:r>
      <w:r w:rsidRPr="00743C35">
        <w:t>D)</w:t>
      </w:r>
    </w:p>
    <w:p w:rsidR="00C2443B" w:rsidRDefault="00C2443B" w:rsidP="00743C35">
      <w:pPr>
        <w:tabs>
          <w:tab w:val="left" w:pos="7515"/>
        </w:tabs>
      </w:pPr>
    </w:p>
    <w:p w:rsidR="00C2443B" w:rsidRDefault="00C2443B" w:rsidP="00743C35">
      <w:pPr>
        <w:tabs>
          <w:tab w:val="left" w:pos="7515"/>
        </w:tabs>
      </w:pPr>
    </w:p>
    <w:p w:rsidR="00C2443B" w:rsidRPr="00AB0EB2" w:rsidRDefault="00C2443B" w:rsidP="00743C35">
      <w:pPr>
        <w:tabs>
          <w:tab w:val="left" w:pos="8190"/>
        </w:tabs>
        <w:rPr>
          <w:b/>
        </w:rPr>
      </w:pPr>
      <w:r>
        <w:rPr>
          <w:noProof/>
        </w:rPr>
        <w:pict>
          <v:shape id="_x0000_s1060" type="#_x0000_t75" style="position:absolute;margin-left:83.6pt;margin-top:7.8pt;width:300.75pt;height:87.75pt;z-index:251677184;visibility:visible">
            <v:imagedata r:id="rId24" o:title=""/>
          </v:shape>
        </w:pict>
      </w:r>
      <w:r>
        <w:rPr>
          <w:b/>
        </w:rPr>
        <w:t xml:space="preserve">     </w:t>
      </w:r>
      <w:r w:rsidRPr="00AB0EB2">
        <w:rPr>
          <w:b/>
        </w:rPr>
        <w:t xml:space="preserve">13.) </w:t>
      </w:r>
    </w:p>
    <w:p w:rsidR="00C2443B" w:rsidRDefault="00C2443B" w:rsidP="00743C35">
      <w:pPr>
        <w:tabs>
          <w:tab w:val="left" w:pos="8190"/>
        </w:tabs>
      </w:pPr>
    </w:p>
    <w:p w:rsidR="00C2443B" w:rsidRDefault="00C2443B" w:rsidP="00743C35">
      <w:pPr>
        <w:tabs>
          <w:tab w:val="left" w:pos="8190"/>
        </w:tabs>
      </w:pPr>
    </w:p>
    <w:p w:rsidR="00C2443B" w:rsidRDefault="00C2443B" w:rsidP="00743C35">
      <w:pPr>
        <w:tabs>
          <w:tab w:val="left" w:pos="8190"/>
        </w:tabs>
      </w:pPr>
    </w:p>
    <w:p w:rsidR="00C2443B" w:rsidRDefault="00C2443B" w:rsidP="00743C35">
      <w:pPr>
        <w:tabs>
          <w:tab w:val="left" w:pos="8190"/>
        </w:tabs>
      </w:pPr>
    </w:p>
    <w:p w:rsidR="00C2443B" w:rsidRDefault="00C2443B" w:rsidP="00743C35">
      <w:pPr>
        <w:tabs>
          <w:tab w:val="left" w:pos="8190"/>
        </w:tabs>
      </w:pPr>
    </w:p>
    <w:p w:rsidR="00C2443B" w:rsidRDefault="00C2443B" w:rsidP="00743C35">
      <w:pPr>
        <w:tabs>
          <w:tab w:val="left" w:pos="8190"/>
        </w:tabs>
      </w:pPr>
      <w:r>
        <w:t xml:space="preserve">                </w:t>
      </w:r>
    </w:p>
    <w:p w:rsidR="00C2443B" w:rsidRDefault="00C2443B" w:rsidP="00743C35">
      <w:pPr>
        <w:tabs>
          <w:tab w:val="left" w:pos="8190"/>
        </w:tabs>
      </w:pPr>
      <w:r>
        <w:t xml:space="preserve">               </w:t>
      </w:r>
    </w:p>
    <w:p w:rsidR="00C2443B" w:rsidRPr="00AB0EB2" w:rsidRDefault="00C2443B" w:rsidP="00743C35">
      <w:pPr>
        <w:tabs>
          <w:tab w:val="left" w:pos="8190"/>
        </w:tabs>
        <w:rPr>
          <w:b/>
          <w:u w:val="single"/>
        </w:rPr>
      </w:pPr>
      <w:r>
        <w:t xml:space="preserve">                 Yukarıdaki öğrencilerden hangilerinin verdiği bilgiler </w:t>
      </w:r>
      <w:r w:rsidRPr="00AB0EB2">
        <w:rPr>
          <w:b/>
          <w:u w:val="single"/>
        </w:rPr>
        <w:t>kesinlikle yanlıştır?</w:t>
      </w:r>
    </w:p>
    <w:p w:rsidR="00C2443B" w:rsidRDefault="00C2443B" w:rsidP="00AB0EB2">
      <w:pPr>
        <w:tabs>
          <w:tab w:val="left" w:pos="8190"/>
        </w:tabs>
      </w:pPr>
    </w:p>
    <w:p w:rsidR="00C2443B" w:rsidRDefault="00C2443B" w:rsidP="00AB0EB2">
      <w:pPr>
        <w:tabs>
          <w:tab w:val="left" w:pos="8190"/>
        </w:tabs>
        <w:ind w:left="225"/>
      </w:pPr>
      <w:r>
        <w:t xml:space="preserve">                    A) Yalçın- Yasemin              B)  Yasemin –Kerem</w:t>
      </w:r>
    </w:p>
    <w:p w:rsidR="00C2443B" w:rsidRDefault="00C2443B" w:rsidP="00AB0EB2">
      <w:pPr>
        <w:tabs>
          <w:tab w:val="left" w:pos="8190"/>
        </w:tabs>
      </w:pPr>
      <w:r>
        <w:t xml:space="preserve">                        C) Yalçın- Kerem                 D)  Yalçın- Yasemin ve Kerem</w:t>
      </w:r>
    </w:p>
    <w:p w:rsidR="00C2443B" w:rsidRDefault="00C2443B" w:rsidP="00AB0EB2">
      <w:pPr>
        <w:tabs>
          <w:tab w:val="left" w:pos="8190"/>
        </w:tabs>
        <w:ind w:left="225"/>
      </w:pPr>
      <w:r>
        <w:t xml:space="preserve">    </w:t>
      </w:r>
    </w:p>
    <w:p w:rsidR="00C2443B" w:rsidRDefault="00C2443B" w:rsidP="00AB0EB2">
      <w:pPr>
        <w:tabs>
          <w:tab w:val="left" w:pos="8190"/>
        </w:tabs>
        <w:ind w:left="225"/>
        <w:rPr>
          <w:b/>
        </w:rPr>
      </w:pPr>
      <w:r>
        <w:rPr>
          <w:b/>
        </w:rPr>
        <w:tab/>
      </w:r>
    </w:p>
    <w:p w:rsidR="00C2443B" w:rsidRPr="00483C6E" w:rsidRDefault="00C2443B" w:rsidP="00632102">
      <w:pPr>
        <w:tabs>
          <w:tab w:val="left" w:pos="8190"/>
        </w:tabs>
        <w:rPr>
          <w:b/>
          <w:u w:val="single"/>
        </w:rPr>
      </w:pPr>
      <w:r>
        <w:rPr>
          <w:b/>
        </w:rPr>
        <w:t xml:space="preserve">    14</w:t>
      </w:r>
      <w:r w:rsidRPr="00632102">
        <w:rPr>
          <w:b/>
        </w:rPr>
        <w:t>.)</w:t>
      </w:r>
      <w:r>
        <w:t xml:space="preserve"> </w:t>
      </w:r>
      <w:r>
        <w:rPr>
          <w:noProof/>
        </w:rPr>
        <w:pict>
          <v:shape id="_x0000_s1061" type="#_x0000_t75" style="position:absolute;margin-left:166.9pt;margin-top:23.85pt;width:254.25pt;height:75.75pt;z-index:251651584;visibility:visible;mso-position-horizontal-relative:text;mso-position-vertical-relative:text">
            <v:imagedata r:id="rId25" o:title=""/>
          </v:shape>
        </w:pict>
      </w:r>
      <w:r>
        <w:rPr>
          <w:noProof/>
        </w:rPr>
        <w:pict>
          <v:shape id="Resim 2" o:spid="_x0000_s1062" type="#_x0000_t75" style="position:absolute;margin-left:7.15pt;margin-top:20.1pt;width:153pt;height:79.5pt;z-index:251652608;visibility:visible;mso-position-horizontal-relative:text;mso-position-vertical-relative:text">
            <v:imagedata r:id="rId26" o:title=""/>
          </v:shape>
        </w:pict>
      </w:r>
      <w:r>
        <w:t xml:space="preserve"> </w:t>
      </w:r>
      <w:r w:rsidRPr="00743C35">
        <w:t xml:space="preserve">Aşağıdakilerden kaç tanesi </w:t>
      </w:r>
      <w:r w:rsidRPr="00483C6E">
        <w:rPr>
          <w:b/>
          <w:u w:val="single"/>
        </w:rPr>
        <w:t>doğal ışık kaynağıdır?</w:t>
      </w:r>
    </w:p>
    <w:p w:rsidR="00C2443B" w:rsidRPr="00743C35" w:rsidRDefault="00C2443B" w:rsidP="00632102">
      <w:pPr>
        <w:tabs>
          <w:tab w:val="left" w:pos="8190"/>
        </w:tabs>
      </w:pPr>
    </w:p>
    <w:p w:rsidR="00C2443B" w:rsidRPr="00743C35" w:rsidRDefault="00C2443B" w:rsidP="00632102">
      <w:pPr>
        <w:tabs>
          <w:tab w:val="left" w:pos="8190"/>
        </w:tabs>
      </w:pPr>
    </w:p>
    <w:p w:rsidR="00C2443B" w:rsidRPr="00743C35" w:rsidRDefault="00C2443B" w:rsidP="00632102">
      <w:pPr>
        <w:tabs>
          <w:tab w:val="left" w:pos="8190"/>
        </w:tabs>
      </w:pPr>
    </w:p>
    <w:p w:rsidR="00C2443B" w:rsidRPr="00743C35" w:rsidRDefault="00C2443B" w:rsidP="00632102">
      <w:pPr>
        <w:tabs>
          <w:tab w:val="left" w:pos="8190"/>
        </w:tabs>
      </w:pPr>
    </w:p>
    <w:p w:rsidR="00C2443B" w:rsidRPr="00743C35" w:rsidRDefault="00C2443B" w:rsidP="00632102">
      <w:pPr>
        <w:tabs>
          <w:tab w:val="left" w:pos="8190"/>
        </w:tabs>
      </w:pPr>
    </w:p>
    <w:p w:rsidR="00C2443B" w:rsidRPr="00743C35" w:rsidRDefault="00C2443B" w:rsidP="00632102">
      <w:pPr>
        <w:tabs>
          <w:tab w:val="left" w:pos="8190"/>
        </w:tabs>
      </w:pPr>
    </w:p>
    <w:p w:rsidR="00C2443B" w:rsidRPr="00743C35" w:rsidRDefault="00C2443B" w:rsidP="00632102">
      <w:pPr>
        <w:tabs>
          <w:tab w:val="left" w:pos="8190"/>
        </w:tabs>
      </w:pPr>
    </w:p>
    <w:p w:rsidR="00C2443B" w:rsidRPr="00743C35" w:rsidRDefault="00C2443B" w:rsidP="00632102">
      <w:pPr>
        <w:pStyle w:val="ListParagraph"/>
        <w:numPr>
          <w:ilvl w:val="0"/>
          <w:numId w:val="12"/>
        </w:numPr>
        <w:tabs>
          <w:tab w:val="left" w:pos="8190"/>
        </w:tabs>
      </w:pPr>
      <w:r w:rsidRPr="00743C35">
        <w:t>5                               B) 4                                C) 3                         D) 2</w:t>
      </w:r>
    </w:p>
    <w:p w:rsidR="00C2443B" w:rsidRDefault="00C2443B" w:rsidP="006459D6">
      <w:pPr>
        <w:tabs>
          <w:tab w:val="left" w:pos="8190"/>
        </w:tabs>
      </w:pPr>
    </w:p>
    <w:p w:rsidR="00C2443B" w:rsidRDefault="00C2443B" w:rsidP="006459D6">
      <w:pPr>
        <w:tabs>
          <w:tab w:val="left" w:pos="8190"/>
        </w:tabs>
      </w:pPr>
    </w:p>
    <w:p w:rsidR="00C2443B" w:rsidRPr="00616DD6" w:rsidRDefault="00C2443B" w:rsidP="005116FA">
      <w:pPr>
        <w:rPr>
          <w:b/>
          <w:u w:val="single"/>
        </w:rPr>
      </w:pPr>
      <w:r>
        <w:rPr>
          <w:b/>
        </w:rPr>
        <w:t xml:space="preserve">15.)  </w:t>
      </w:r>
      <w:r w:rsidRPr="00616DD6">
        <w:t xml:space="preserve">Işık ile ilgili aşağıda verilen bilgilerden hangisi </w:t>
      </w:r>
      <w:r w:rsidRPr="00616DD6">
        <w:rPr>
          <w:b/>
          <w:u w:val="single"/>
        </w:rPr>
        <w:t>yanlıştır?</w:t>
      </w:r>
    </w:p>
    <w:p w:rsidR="00C2443B" w:rsidRPr="00616DD6" w:rsidRDefault="00C2443B" w:rsidP="005116FA"/>
    <w:p w:rsidR="00C2443B" w:rsidRPr="00616DD6" w:rsidRDefault="00C2443B" w:rsidP="005116FA">
      <w:pPr>
        <w:pStyle w:val="ListParagraph"/>
        <w:numPr>
          <w:ilvl w:val="0"/>
          <w:numId w:val="23"/>
        </w:numPr>
      </w:pPr>
      <w:r w:rsidRPr="00616DD6">
        <w:t>Işık çeşitli kaynaklardan doğrusal yolla yayılır.</w:t>
      </w:r>
    </w:p>
    <w:p w:rsidR="00C2443B" w:rsidRPr="00616DD6" w:rsidRDefault="00C2443B" w:rsidP="005116FA">
      <w:pPr>
        <w:pStyle w:val="ListParagraph"/>
        <w:numPr>
          <w:ilvl w:val="0"/>
          <w:numId w:val="23"/>
        </w:numPr>
      </w:pPr>
      <w:r w:rsidRPr="00616DD6">
        <w:t>Işık bir maddedir.</w:t>
      </w:r>
    </w:p>
    <w:p w:rsidR="00C2443B" w:rsidRPr="00616DD6" w:rsidRDefault="00C2443B" w:rsidP="005116FA">
      <w:pPr>
        <w:pStyle w:val="ListParagraph"/>
        <w:numPr>
          <w:ilvl w:val="0"/>
          <w:numId w:val="23"/>
        </w:numPr>
      </w:pPr>
      <w:r w:rsidRPr="00616DD6">
        <w:t>Işık kaynakları doğal veya yapay olabilir.</w:t>
      </w:r>
    </w:p>
    <w:p w:rsidR="00C2443B" w:rsidRPr="00616DD6" w:rsidRDefault="00C2443B" w:rsidP="005116FA">
      <w:pPr>
        <w:pStyle w:val="ListParagraph"/>
        <w:numPr>
          <w:ilvl w:val="0"/>
          <w:numId w:val="23"/>
        </w:numPr>
      </w:pPr>
      <w:r w:rsidRPr="00616DD6">
        <w:t>Işık olmadan görme olmaz.</w:t>
      </w:r>
    </w:p>
    <w:p w:rsidR="00C2443B" w:rsidRDefault="00C2443B" w:rsidP="006459D6">
      <w:pPr>
        <w:tabs>
          <w:tab w:val="left" w:pos="8190"/>
        </w:tabs>
      </w:pPr>
    </w:p>
    <w:p w:rsidR="00C2443B" w:rsidRDefault="00C2443B" w:rsidP="006459D6">
      <w:pPr>
        <w:tabs>
          <w:tab w:val="left" w:pos="8190"/>
        </w:tabs>
      </w:pPr>
    </w:p>
    <w:p w:rsidR="00C2443B" w:rsidRDefault="00C2443B" w:rsidP="006459D6">
      <w:pPr>
        <w:tabs>
          <w:tab w:val="left" w:pos="8190"/>
        </w:tabs>
      </w:pPr>
    </w:p>
    <w:p w:rsidR="00C2443B" w:rsidRDefault="00C2443B" w:rsidP="006459D6">
      <w:pPr>
        <w:tabs>
          <w:tab w:val="left" w:pos="8190"/>
        </w:tabs>
      </w:pPr>
    </w:p>
    <w:p w:rsidR="00C2443B" w:rsidRDefault="00C2443B" w:rsidP="006459D6">
      <w:pPr>
        <w:tabs>
          <w:tab w:val="left" w:pos="8190"/>
        </w:tabs>
      </w:pPr>
    </w:p>
    <w:p w:rsidR="00C2443B" w:rsidRPr="00743C35" w:rsidRDefault="00C2443B" w:rsidP="006459D6">
      <w:pPr>
        <w:tabs>
          <w:tab w:val="left" w:pos="8190"/>
        </w:tabs>
      </w:pPr>
    </w:p>
    <w:p w:rsidR="00C2443B" w:rsidRDefault="00C2443B" w:rsidP="00632102">
      <w:pPr>
        <w:tabs>
          <w:tab w:val="left" w:pos="8190"/>
        </w:tabs>
      </w:pPr>
      <w:r>
        <w:rPr>
          <w:b/>
        </w:rPr>
        <w:t>16</w:t>
      </w:r>
      <w:r w:rsidRPr="00632102">
        <w:rPr>
          <w:b/>
        </w:rPr>
        <w:t>.)</w:t>
      </w:r>
      <w:r>
        <w:t xml:space="preserve"> </w:t>
      </w:r>
      <w:r w:rsidRPr="00743C35">
        <w:t xml:space="preserve">Aşağıdaki aydınlatma araçlarını geçmişten günümüze doğru sıralarsak kaç numaralı görsel </w:t>
      </w:r>
    </w:p>
    <w:p w:rsidR="00C2443B" w:rsidRPr="00483C6E" w:rsidRDefault="00C2443B" w:rsidP="00632102">
      <w:pPr>
        <w:tabs>
          <w:tab w:val="left" w:pos="8190"/>
        </w:tabs>
        <w:rPr>
          <w:b/>
          <w:u w:val="single"/>
        </w:rPr>
      </w:pPr>
      <w:r w:rsidRPr="00483C6E">
        <w:rPr>
          <w:b/>
          <w:u w:val="single"/>
        </w:rPr>
        <w:t xml:space="preserve">      son sırada yer alır?</w:t>
      </w:r>
    </w:p>
    <w:p w:rsidR="00C2443B" w:rsidRPr="00743C35" w:rsidRDefault="00C2443B" w:rsidP="00632102">
      <w:pPr>
        <w:pStyle w:val="ListParagraph"/>
        <w:tabs>
          <w:tab w:val="left" w:pos="8190"/>
        </w:tabs>
      </w:pPr>
      <w:r>
        <w:rPr>
          <w:noProof/>
        </w:rPr>
        <w:pict>
          <v:shape id="Resim 5" o:spid="_x0000_s1063" type="#_x0000_t75" style="position:absolute;left:0;text-align:left;margin-left:50.6pt;margin-top:7.85pt;width:296.25pt;height:93.75pt;z-index:251653632;visibility:visible">
            <v:imagedata r:id="rId27" o:title=""/>
          </v:shape>
        </w:pict>
      </w:r>
    </w:p>
    <w:p w:rsidR="00C2443B" w:rsidRPr="00743C35" w:rsidRDefault="00C2443B" w:rsidP="00632102">
      <w:pPr>
        <w:pStyle w:val="ListParagraph"/>
        <w:tabs>
          <w:tab w:val="left" w:pos="8190"/>
        </w:tabs>
      </w:pPr>
    </w:p>
    <w:p w:rsidR="00C2443B" w:rsidRPr="00743C35" w:rsidRDefault="00C2443B" w:rsidP="00632102">
      <w:pPr>
        <w:pStyle w:val="ListParagraph"/>
        <w:tabs>
          <w:tab w:val="left" w:pos="8190"/>
        </w:tabs>
      </w:pPr>
    </w:p>
    <w:p w:rsidR="00C2443B" w:rsidRPr="00743C35" w:rsidRDefault="00C2443B" w:rsidP="00632102">
      <w:pPr>
        <w:pStyle w:val="ListParagraph"/>
        <w:tabs>
          <w:tab w:val="left" w:pos="8190"/>
        </w:tabs>
      </w:pPr>
    </w:p>
    <w:p w:rsidR="00C2443B" w:rsidRPr="00743C35" w:rsidRDefault="00C2443B" w:rsidP="00632102">
      <w:pPr>
        <w:pStyle w:val="ListParagraph"/>
        <w:tabs>
          <w:tab w:val="left" w:pos="8190"/>
        </w:tabs>
      </w:pPr>
    </w:p>
    <w:p w:rsidR="00C2443B" w:rsidRPr="00743C35" w:rsidRDefault="00C2443B" w:rsidP="00632102">
      <w:pPr>
        <w:pStyle w:val="ListParagraph"/>
        <w:tabs>
          <w:tab w:val="left" w:pos="8190"/>
        </w:tabs>
      </w:pPr>
    </w:p>
    <w:p w:rsidR="00C2443B" w:rsidRPr="00743C35" w:rsidRDefault="00C2443B" w:rsidP="00632102">
      <w:pPr>
        <w:pStyle w:val="ListParagraph"/>
        <w:tabs>
          <w:tab w:val="left" w:pos="8190"/>
        </w:tabs>
      </w:pPr>
    </w:p>
    <w:p w:rsidR="00C2443B" w:rsidRPr="00743C35" w:rsidRDefault="00C2443B" w:rsidP="00632102">
      <w:pPr>
        <w:pStyle w:val="ListParagraph"/>
        <w:tabs>
          <w:tab w:val="left" w:pos="8190"/>
        </w:tabs>
      </w:pPr>
    </w:p>
    <w:p w:rsidR="00C2443B" w:rsidRPr="00743C35" w:rsidRDefault="00C2443B" w:rsidP="00632102">
      <w:pPr>
        <w:pStyle w:val="ListParagraph"/>
        <w:numPr>
          <w:ilvl w:val="0"/>
          <w:numId w:val="11"/>
        </w:numPr>
        <w:tabs>
          <w:tab w:val="left" w:pos="8190"/>
        </w:tabs>
      </w:pPr>
      <w:r w:rsidRPr="00743C35">
        <w:t>1                      B) 2                                  C) 3                        D) 4</w:t>
      </w:r>
    </w:p>
    <w:p w:rsidR="00C2443B" w:rsidRPr="00743C35" w:rsidRDefault="00C2443B" w:rsidP="00632102">
      <w:pPr>
        <w:tabs>
          <w:tab w:val="left" w:pos="8190"/>
        </w:tabs>
      </w:pPr>
    </w:p>
    <w:p w:rsidR="00C2443B" w:rsidRDefault="00C2443B" w:rsidP="00743C35">
      <w:pPr>
        <w:tabs>
          <w:tab w:val="left" w:pos="8190"/>
        </w:tabs>
      </w:pPr>
    </w:p>
    <w:p w:rsidR="00C2443B" w:rsidRPr="00743C35" w:rsidRDefault="00C2443B" w:rsidP="00743C35">
      <w:pPr>
        <w:tabs>
          <w:tab w:val="left" w:pos="8190"/>
        </w:tabs>
      </w:pPr>
      <w:r>
        <w:rPr>
          <w:noProof/>
        </w:rPr>
        <w:pict>
          <v:shape id="_x0000_s1064" type="#_x0000_t75" style="position:absolute;margin-left:300.35pt;margin-top:3pt;width:203.25pt;height:124.5pt;z-index:251650560;visibility:visible">
            <v:imagedata r:id="rId28" o:title=""/>
          </v:shape>
        </w:pict>
      </w:r>
    </w:p>
    <w:p w:rsidR="00C2443B" w:rsidRDefault="00C2443B" w:rsidP="00632102">
      <w:r>
        <w:rPr>
          <w:b/>
        </w:rPr>
        <w:t xml:space="preserve">    17</w:t>
      </w:r>
      <w:r w:rsidRPr="00632102">
        <w:rPr>
          <w:b/>
        </w:rPr>
        <w:t>.)</w:t>
      </w:r>
      <w:r>
        <w:t xml:space="preserve"> Yan</w:t>
      </w:r>
      <w:r w:rsidRPr="00743C35">
        <w:t xml:space="preserve">daki şekilde sokak aydınlatmasında kullanılan </w:t>
      </w:r>
    </w:p>
    <w:p w:rsidR="00C2443B" w:rsidRDefault="00C2443B" w:rsidP="00632102">
      <w:r>
        <w:t xml:space="preserve">            </w:t>
      </w:r>
      <w:r w:rsidRPr="00743C35">
        <w:t xml:space="preserve">ışık kaynakları görülmektedir. </w:t>
      </w:r>
    </w:p>
    <w:p w:rsidR="00C2443B" w:rsidRDefault="00C2443B" w:rsidP="00632102">
      <w:r>
        <w:t xml:space="preserve">           </w:t>
      </w:r>
      <w:r w:rsidRPr="00743C35">
        <w:t xml:space="preserve">Bunlardan hangisi ya da hangilerinin konumları </w:t>
      </w:r>
    </w:p>
    <w:p w:rsidR="00C2443B" w:rsidRPr="00A012FA" w:rsidRDefault="00C2443B" w:rsidP="00632102">
      <w:pPr>
        <w:rPr>
          <w:b/>
          <w:u w:val="single"/>
        </w:rPr>
      </w:pPr>
      <w:r>
        <w:t xml:space="preserve">           </w:t>
      </w:r>
      <w:r w:rsidRPr="00A012FA">
        <w:rPr>
          <w:b/>
          <w:u w:val="single"/>
        </w:rPr>
        <w:t>doğru aydınlatmaya uygundur?</w:t>
      </w:r>
    </w:p>
    <w:p w:rsidR="00C2443B" w:rsidRPr="00A012FA" w:rsidRDefault="00C2443B" w:rsidP="00632102">
      <w:pPr>
        <w:rPr>
          <w:b/>
          <w:u w:val="single"/>
        </w:rPr>
      </w:pPr>
    </w:p>
    <w:p w:rsidR="00C2443B" w:rsidRDefault="00C2443B" w:rsidP="00632102">
      <w:pPr>
        <w:ind w:firstLine="708"/>
      </w:pPr>
      <w:r w:rsidRPr="00743C35">
        <w:t xml:space="preserve">A)    </w:t>
      </w:r>
      <w:r>
        <w:t xml:space="preserve"> </w:t>
      </w:r>
      <w:r w:rsidRPr="00743C35">
        <w:t>I - III</w:t>
      </w:r>
      <w:r w:rsidRPr="00743C35">
        <w:tab/>
      </w:r>
      <w:r w:rsidRPr="00743C35">
        <w:tab/>
      </w:r>
      <w:r w:rsidRPr="00743C35">
        <w:tab/>
        <w:t>B)  I - II</w:t>
      </w:r>
      <w:r w:rsidRPr="00743C35">
        <w:tab/>
      </w:r>
      <w:r w:rsidRPr="00743C35">
        <w:tab/>
      </w:r>
    </w:p>
    <w:p w:rsidR="00C2443B" w:rsidRPr="005116FA" w:rsidRDefault="00C2443B" w:rsidP="005116FA">
      <w:pPr>
        <w:ind w:firstLine="708"/>
      </w:pPr>
      <w:r w:rsidRPr="00743C35">
        <w:t>C</w:t>
      </w:r>
      <w:r>
        <w:t>) Yalnız II</w:t>
      </w:r>
      <w:r w:rsidRPr="00743C35">
        <w:tab/>
      </w:r>
      <w:r w:rsidRPr="00743C35">
        <w:tab/>
        <w:t>D)  Yalnız III</w:t>
      </w:r>
    </w:p>
    <w:p w:rsidR="00C2443B" w:rsidRPr="00616DD6" w:rsidRDefault="00C2443B" w:rsidP="0077386A"/>
    <w:p w:rsidR="00C2443B" w:rsidRDefault="00C2443B" w:rsidP="0077386A">
      <w:pPr>
        <w:rPr>
          <w:b/>
        </w:rPr>
      </w:pPr>
    </w:p>
    <w:p w:rsidR="00C2443B" w:rsidRPr="00616DD6" w:rsidRDefault="00C2443B" w:rsidP="0077386A">
      <w:pPr>
        <w:rPr>
          <w:b/>
          <w:u w:val="single"/>
        </w:rPr>
      </w:pPr>
      <w:r>
        <w:rPr>
          <w:b/>
        </w:rPr>
        <w:t xml:space="preserve">   18.)  </w:t>
      </w:r>
      <w:r w:rsidRPr="00616DD6">
        <w:t xml:space="preserve">Aşağıdakilerden hangisi aydınlatma teknolojilerinin bize sağladığı yararlardan </w:t>
      </w:r>
      <w:r w:rsidRPr="00616DD6">
        <w:rPr>
          <w:b/>
          <w:u w:val="single"/>
        </w:rPr>
        <w:t>değildir?</w:t>
      </w:r>
    </w:p>
    <w:p w:rsidR="00C2443B" w:rsidRPr="00616DD6" w:rsidRDefault="00C2443B" w:rsidP="0077386A">
      <w:r w:rsidRPr="00616DD6">
        <w:tab/>
      </w:r>
    </w:p>
    <w:p w:rsidR="00C2443B" w:rsidRPr="00616DD6" w:rsidRDefault="00C2443B" w:rsidP="00616DD6">
      <w:pPr>
        <w:pStyle w:val="ListParagraph"/>
        <w:numPr>
          <w:ilvl w:val="0"/>
          <w:numId w:val="24"/>
        </w:numPr>
      </w:pPr>
      <w:r w:rsidRPr="00616DD6">
        <w:t>Göz hastalıklarının azalması</w:t>
      </w:r>
    </w:p>
    <w:p w:rsidR="00C2443B" w:rsidRPr="00616DD6" w:rsidRDefault="00C2443B" w:rsidP="00616DD6">
      <w:pPr>
        <w:pStyle w:val="ListParagraph"/>
        <w:numPr>
          <w:ilvl w:val="0"/>
          <w:numId w:val="24"/>
        </w:numPr>
      </w:pPr>
      <w:r w:rsidRPr="00616DD6">
        <w:t xml:space="preserve"> İşyerlerinde gece çalışabilme imkânının oluşması</w:t>
      </w:r>
    </w:p>
    <w:p w:rsidR="00C2443B" w:rsidRPr="00616DD6" w:rsidRDefault="00C2443B" w:rsidP="00616DD6">
      <w:pPr>
        <w:pStyle w:val="ListParagraph"/>
        <w:numPr>
          <w:ilvl w:val="0"/>
          <w:numId w:val="24"/>
        </w:numPr>
      </w:pPr>
      <w:r w:rsidRPr="00616DD6">
        <w:t>Geceleri sokakların ışıklandırılabilmesi</w:t>
      </w:r>
    </w:p>
    <w:p w:rsidR="00C2443B" w:rsidRPr="00616DD6" w:rsidRDefault="00C2443B" w:rsidP="00616DD6">
      <w:pPr>
        <w:pStyle w:val="ListParagraph"/>
        <w:numPr>
          <w:ilvl w:val="0"/>
          <w:numId w:val="24"/>
        </w:numPr>
      </w:pPr>
      <w:r w:rsidRPr="00616DD6">
        <w:t>Futbol maçlarının geceleri yapılabilmesi</w:t>
      </w:r>
    </w:p>
    <w:p w:rsidR="00C2443B" w:rsidRPr="00616DD6" w:rsidRDefault="00C2443B" w:rsidP="0077386A"/>
    <w:p w:rsidR="00C2443B" w:rsidRDefault="00C2443B" w:rsidP="0077386A">
      <w:pPr>
        <w:rPr>
          <w:b/>
        </w:rPr>
      </w:pPr>
    </w:p>
    <w:p w:rsidR="00C2443B" w:rsidRPr="00743C35" w:rsidRDefault="00C2443B" w:rsidP="0077386A">
      <w:pPr>
        <w:rPr>
          <w:b/>
        </w:rPr>
      </w:pPr>
    </w:p>
    <w:p w:rsidR="00C2443B" w:rsidRPr="00616DD6" w:rsidRDefault="00C2443B" w:rsidP="00616DD6">
      <w:pPr>
        <w:jc w:val="both"/>
        <w:rPr>
          <w:color w:val="000000"/>
        </w:rPr>
      </w:pPr>
      <w:r>
        <w:rPr>
          <w:b/>
          <w:color w:val="000000"/>
        </w:rPr>
        <w:t xml:space="preserve">19.) </w:t>
      </w:r>
      <w:r w:rsidRPr="00616DD6">
        <w:rPr>
          <w:color w:val="000000"/>
        </w:rPr>
        <w:t xml:space="preserve">Göz sağlığımızı korumak için aşağıdakilerden hangisinin yapılması </w:t>
      </w:r>
      <w:r w:rsidRPr="00616DD6">
        <w:rPr>
          <w:b/>
          <w:color w:val="000000"/>
          <w:u w:val="single"/>
        </w:rPr>
        <w:t>doğru değildir</w:t>
      </w:r>
      <w:r w:rsidRPr="00616DD6">
        <w:rPr>
          <w:color w:val="000000"/>
        </w:rPr>
        <w:t xml:space="preserve">?  </w:t>
      </w:r>
    </w:p>
    <w:p w:rsidR="00C2443B" w:rsidRDefault="00C2443B" w:rsidP="00616DD6">
      <w:pPr>
        <w:ind w:firstLine="708"/>
        <w:jc w:val="both"/>
        <w:rPr>
          <w:color w:val="000000"/>
        </w:rPr>
      </w:pPr>
    </w:p>
    <w:p w:rsidR="00C2443B" w:rsidRPr="00743C35" w:rsidRDefault="00C2443B" w:rsidP="00616DD6">
      <w:pPr>
        <w:ind w:firstLine="708"/>
        <w:jc w:val="both"/>
        <w:rPr>
          <w:color w:val="000000"/>
        </w:rPr>
      </w:pPr>
      <w:r w:rsidRPr="00743C35">
        <w:rPr>
          <w:color w:val="000000"/>
        </w:rPr>
        <w:t>A)  Aydınlatma çok parlak veya loş olmamalıdır.</w:t>
      </w:r>
    </w:p>
    <w:p w:rsidR="00C2443B" w:rsidRPr="00743C35" w:rsidRDefault="00C2443B" w:rsidP="00616DD6">
      <w:pPr>
        <w:ind w:firstLine="708"/>
        <w:jc w:val="both"/>
        <w:rPr>
          <w:color w:val="000000"/>
        </w:rPr>
      </w:pPr>
      <w:r w:rsidRPr="00743C35">
        <w:rPr>
          <w:color w:val="000000"/>
        </w:rPr>
        <w:t>B)  Işık doğrudan göze gelmemelidir.</w:t>
      </w:r>
    </w:p>
    <w:p w:rsidR="00C2443B" w:rsidRPr="00743C35" w:rsidRDefault="00C2443B" w:rsidP="00616DD6">
      <w:pPr>
        <w:ind w:firstLine="708"/>
        <w:jc w:val="both"/>
        <w:rPr>
          <w:color w:val="000000"/>
        </w:rPr>
      </w:pPr>
      <w:r w:rsidRPr="00743C35">
        <w:rPr>
          <w:color w:val="000000"/>
        </w:rPr>
        <w:t>C)  Yazı yazarken veya kitap okurken ışık sol üst taraftan gelmelidir.</w:t>
      </w:r>
    </w:p>
    <w:p w:rsidR="00C2443B" w:rsidRPr="00743C35" w:rsidRDefault="00C2443B" w:rsidP="00616DD6">
      <w:pPr>
        <w:ind w:firstLine="708"/>
        <w:jc w:val="both"/>
        <w:rPr>
          <w:color w:val="000000"/>
        </w:rPr>
      </w:pPr>
      <w:r w:rsidRPr="00743C35">
        <w:rPr>
          <w:color w:val="000000"/>
        </w:rPr>
        <w:t xml:space="preserve">D)  İyi görebilmek için ışık doğrudan gözümüze gelmelidir.   </w:t>
      </w:r>
    </w:p>
    <w:p w:rsidR="00C2443B" w:rsidRDefault="00C2443B" w:rsidP="0077386A"/>
    <w:p w:rsidR="00C2443B" w:rsidRDefault="00C2443B" w:rsidP="0077386A"/>
    <w:p w:rsidR="00C2443B" w:rsidRPr="00C85DFF" w:rsidRDefault="00C2443B" w:rsidP="0077386A">
      <w:pPr>
        <w:rPr>
          <w:b/>
          <w:u w:val="single"/>
        </w:rPr>
      </w:pPr>
      <w:r w:rsidRPr="00C85DFF">
        <w:rPr>
          <w:b/>
        </w:rPr>
        <w:t xml:space="preserve">   </w:t>
      </w:r>
      <w:r>
        <w:rPr>
          <w:b/>
        </w:rPr>
        <w:t>20</w:t>
      </w:r>
      <w:r w:rsidRPr="00C85DFF">
        <w:rPr>
          <w:b/>
        </w:rPr>
        <w:t>.)</w:t>
      </w:r>
      <w:r w:rsidRPr="00743C35">
        <w:t xml:space="preserve"> </w:t>
      </w:r>
      <w:r>
        <w:t xml:space="preserve"> Ampul ve meşaleyi karşılaştıran bir öğrenci, aşağıdaki sonuçlardan hangisine </w:t>
      </w:r>
      <w:r w:rsidRPr="00C85DFF">
        <w:rPr>
          <w:b/>
          <w:u w:val="single"/>
        </w:rPr>
        <w:t>ulaşabilir?</w:t>
      </w:r>
    </w:p>
    <w:p w:rsidR="00C2443B" w:rsidRPr="00743C35" w:rsidRDefault="00C2443B" w:rsidP="0077386A"/>
    <w:p w:rsidR="00C2443B" w:rsidRPr="00C85DFF" w:rsidRDefault="00C2443B" w:rsidP="00C85DFF">
      <w:pPr>
        <w:pStyle w:val="ListParagraph"/>
        <w:numPr>
          <w:ilvl w:val="0"/>
          <w:numId w:val="26"/>
        </w:numPr>
      </w:pPr>
      <w:r w:rsidRPr="00C85DFF">
        <w:t>Her ikisi de günümüzde kullanılan aydınlatma araçlarıdır.</w:t>
      </w:r>
    </w:p>
    <w:p w:rsidR="00C2443B" w:rsidRPr="00C85DFF" w:rsidRDefault="00C2443B" w:rsidP="00C85DFF">
      <w:pPr>
        <w:pStyle w:val="ListParagraph"/>
        <w:numPr>
          <w:ilvl w:val="0"/>
          <w:numId w:val="26"/>
        </w:numPr>
      </w:pPr>
      <w:r w:rsidRPr="00C85DFF">
        <w:t>İkisinin de enerji kaynakları aynıdır.</w:t>
      </w:r>
    </w:p>
    <w:p w:rsidR="00C2443B" w:rsidRPr="00C85DFF" w:rsidRDefault="00C2443B" w:rsidP="00C85DFF">
      <w:pPr>
        <w:pStyle w:val="ListParagraph"/>
        <w:numPr>
          <w:ilvl w:val="0"/>
          <w:numId w:val="26"/>
        </w:numPr>
      </w:pPr>
      <w:r w:rsidRPr="00C85DFF">
        <w:t>İkisi de yapay ışık kaynaklarıdır.</w:t>
      </w:r>
    </w:p>
    <w:p w:rsidR="00C2443B" w:rsidRPr="00C85DFF" w:rsidRDefault="00C2443B" w:rsidP="00C85DFF">
      <w:pPr>
        <w:pStyle w:val="ListParagraph"/>
        <w:numPr>
          <w:ilvl w:val="0"/>
          <w:numId w:val="26"/>
        </w:numPr>
      </w:pPr>
      <w:r w:rsidRPr="00C85DFF">
        <w:t>İkisi de sadece elektrik ile çalışır.</w:t>
      </w:r>
    </w:p>
    <w:p w:rsidR="00C2443B" w:rsidRPr="00C85DFF" w:rsidRDefault="00C2443B" w:rsidP="00632102"/>
    <w:p w:rsidR="00C2443B" w:rsidRDefault="00C2443B" w:rsidP="00632102"/>
    <w:p w:rsidR="00C2443B" w:rsidRPr="005116FA" w:rsidRDefault="00C2443B" w:rsidP="005116FA">
      <w:pPr>
        <w:ind w:left="4248" w:firstLine="708"/>
        <w:rPr>
          <w:b/>
        </w:rPr>
      </w:pPr>
      <w:r w:rsidRPr="005116FA">
        <w:rPr>
          <w:b/>
        </w:rPr>
        <w:t xml:space="preserve">                                     Yahya OCAK</w:t>
      </w:r>
    </w:p>
    <w:p w:rsidR="00C2443B" w:rsidRPr="005116FA" w:rsidRDefault="00C2443B" w:rsidP="005116FA">
      <w:pPr>
        <w:ind w:left="6372" w:firstLine="708"/>
        <w:rPr>
          <w:b/>
        </w:rPr>
      </w:pPr>
      <w:r w:rsidRPr="005116FA">
        <w:rPr>
          <w:b/>
        </w:rPr>
        <w:t>4-C Sınıf Öğretmeni</w:t>
      </w:r>
    </w:p>
    <w:p w:rsidR="00C2443B" w:rsidRPr="00743C35" w:rsidRDefault="00C2443B" w:rsidP="00632102"/>
    <w:p w:rsidR="00C2443B" w:rsidRPr="00743C35" w:rsidRDefault="00C2443B" w:rsidP="006D40F1">
      <w:pPr>
        <w:rPr>
          <w:b/>
        </w:rPr>
      </w:pPr>
    </w:p>
    <w:p w:rsidR="00C2443B" w:rsidRDefault="00C2443B" w:rsidP="00C176A8">
      <w:pPr>
        <w:rPr>
          <w:b/>
        </w:rPr>
      </w:pPr>
      <w:r w:rsidRPr="00743C35">
        <w:rPr>
          <w:b/>
        </w:rPr>
        <w:t xml:space="preserve"> </w:t>
      </w:r>
    </w:p>
    <w:sectPr w:rsidR="00C2443B" w:rsidSect="00483348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A2"/>
    <w:family w:val="swiss"/>
    <w:pitch w:val="variable"/>
    <w:sig w:usb0="E1002AFF" w:usb1="C0000002" w:usb2="00000008" w:usb3="00000000" w:csb0="0001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E60C5"/>
    <w:multiLevelType w:val="hybridMultilevel"/>
    <w:tmpl w:val="EDAEB3F8"/>
    <w:lvl w:ilvl="0" w:tplc="AF06FD7E">
      <w:start w:val="9"/>
      <w:numFmt w:val="decimal"/>
      <w:lvlText w:val="%1.)"/>
      <w:lvlJc w:val="left"/>
      <w:pPr>
        <w:ind w:left="644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">
    <w:nsid w:val="08BF3931"/>
    <w:multiLevelType w:val="hybridMultilevel"/>
    <w:tmpl w:val="219E1A5E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4470BD"/>
    <w:multiLevelType w:val="hybridMultilevel"/>
    <w:tmpl w:val="7B84196C"/>
    <w:lvl w:ilvl="0" w:tplc="C6788A1A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24FD465B"/>
    <w:multiLevelType w:val="hybridMultilevel"/>
    <w:tmpl w:val="4600BEE4"/>
    <w:lvl w:ilvl="0" w:tplc="3EF46698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73A123F"/>
    <w:multiLevelType w:val="hybridMultilevel"/>
    <w:tmpl w:val="9E92CAC4"/>
    <w:lvl w:ilvl="0" w:tplc="34309F3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C23006A"/>
    <w:multiLevelType w:val="hybridMultilevel"/>
    <w:tmpl w:val="F604B2C6"/>
    <w:lvl w:ilvl="0" w:tplc="B98E29E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D0C6942"/>
    <w:multiLevelType w:val="hybridMultilevel"/>
    <w:tmpl w:val="376CBB30"/>
    <w:lvl w:ilvl="0" w:tplc="857A1F7C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0601124"/>
    <w:multiLevelType w:val="hybridMultilevel"/>
    <w:tmpl w:val="D02266D0"/>
    <w:lvl w:ilvl="0" w:tplc="A5C2995E">
      <w:start w:val="1"/>
      <w:numFmt w:val="upperLetter"/>
      <w:lvlText w:val="%1)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314263A3"/>
    <w:multiLevelType w:val="hybridMultilevel"/>
    <w:tmpl w:val="6BC28D44"/>
    <w:lvl w:ilvl="0" w:tplc="456CA2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>
    <w:nsid w:val="31D1626A"/>
    <w:multiLevelType w:val="hybridMultilevel"/>
    <w:tmpl w:val="18FA9972"/>
    <w:lvl w:ilvl="0" w:tplc="F9220EC0">
      <w:start w:val="11"/>
      <w:numFmt w:val="decimal"/>
      <w:lvlText w:val="%1.)"/>
      <w:lvlJc w:val="left"/>
      <w:pPr>
        <w:ind w:left="109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0">
    <w:nsid w:val="32D601C4"/>
    <w:multiLevelType w:val="hybridMultilevel"/>
    <w:tmpl w:val="12EE7372"/>
    <w:lvl w:ilvl="0" w:tplc="D4124F70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1">
    <w:nsid w:val="354F44F8"/>
    <w:multiLevelType w:val="hybridMultilevel"/>
    <w:tmpl w:val="14CE9850"/>
    <w:lvl w:ilvl="0" w:tplc="D83E594A">
      <w:start w:val="1"/>
      <w:numFmt w:val="decimal"/>
      <w:lvlText w:val="%1.)"/>
      <w:lvlJc w:val="left"/>
      <w:pPr>
        <w:ind w:left="786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38013445"/>
    <w:multiLevelType w:val="hybridMultilevel"/>
    <w:tmpl w:val="C916DC86"/>
    <w:lvl w:ilvl="0" w:tplc="7CA0704E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3">
    <w:nsid w:val="3BD76DC2"/>
    <w:multiLevelType w:val="hybridMultilevel"/>
    <w:tmpl w:val="0D141DFA"/>
    <w:lvl w:ilvl="0" w:tplc="DAF473D4">
      <w:start w:val="1"/>
      <w:numFmt w:val="upperLetter"/>
      <w:lvlText w:val="%1)"/>
      <w:lvlJc w:val="left"/>
      <w:pPr>
        <w:ind w:left="112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4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6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8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00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72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4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6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85" w:hanging="180"/>
      </w:pPr>
      <w:rPr>
        <w:rFonts w:cs="Times New Roman"/>
      </w:rPr>
    </w:lvl>
  </w:abstractNum>
  <w:abstractNum w:abstractNumId="14">
    <w:nsid w:val="3EBA1C20"/>
    <w:multiLevelType w:val="hybridMultilevel"/>
    <w:tmpl w:val="2542BAB0"/>
    <w:lvl w:ilvl="0" w:tplc="30769316">
      <w:start w:val="1"/>
      <w:numFmt w:val="upperLetter"/>
      <w:lvlText w:val="%1)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5">
    <w:nsid w:val="40DD2F35"/>
    <w:multiLevelType w:val="hybridMultilevel"/>
    <w:tmpl w:val="215E7F7A"/>
    <w:lvl w:ilvl="0" w:tplc="EF1E0EA4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6">
    <w:nsid w:val="429E5FB1"/>
    <w:multiLevelType w:val="hybridMultilevel"/>
    <w:tmpl w:val="F42E483E"/>
    <w:lvl w:ilvl="0" w:tplc="4DA4ED6C">
      <w:start w:val="1"/>
      <w:numFmt w:val="upperLetter"/>
      <w:lvlText w:val="%1)"/>
      <w:lvlJc w:val="left"/>
      <w:pPr>
        <w:ind w:left="58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30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2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4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6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8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0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2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45" w:hanging="180"/>
      </w:pPr>
      <w:rPr>
        <w:rFonts w:cs="Times New Roman"/>
      </w:rPr>
    </w:lvl>
  </w:abstractNum>
  <w:abstractNum w:abstractNumId="17">
    <w:nsid w:val="448564B8"/>
    <w:multiLevelType w:val="hybridMultilevel"/>
    <w:tmpl w:val="17E06B88"/>
    <w:lvl w:ilvl="0" w:tplc="83EA1438">
      <w:start w:val="18"/>
      <w:numFmt w:val="decimal"/>
      <w:lvlText w:val="%1.)"/>
      <w:lvlJc w:val="left"/>
      <w:pPr>
        <w:ind w:left="735" w:hanging="375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4748540B"/>
    <w:multiLevelType w:val="hybridMultilevel"/>
    <w:tmpl w:val="751E8340"/>
    <w:lvl w:ilvl="0" w:tplc="1A6C070A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494A4FF7"/>
    <w:multiLevelType w:val="hybridMultilevel"/>
    <w:tmpl w:val="0E145664"/>
    <w:lvl w:ilvl="0" w:tplc="D59423FE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53301D50"/>
    <w:multiLevelType w:val="hybridMultilevel"/>
    <w:tmpl w:val="492807A8"/>
    <w:lvl w:ilvl="0" w:tplc="5846FDA4">
      <w:start w:val="11"/>
      <w:numFmt w:val="decimal"/>
      <w:lvlText w:val="%1.)"/>
      <w:lvlJc w:val="left"/>
      <w:pPr>
        <w:ind w:left="735" w:hanging="375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5368024B"/>
    <w:multiLevelType w:val="hybridMultilevel"/>
    <w:tmpl w:val="F846505E"/>
    <w:lvl w:ilvl="0" w:tplc="262E3594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>
    <w:nsid w:val="5AF07001"/>
    <w:multiLevelType w:val="hybridMultilevel"/>
    <w:tmpl w:val="6FF8DA4E"/>
    <w:lvl w:ilvl="0" w:tplc="C8748CC8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3">
    <w:nsid w:val="5C904F44"/>
    <w:multiLevelType w:val="hybridMultilevel"/>
    <w:tmpl w:val="5F9AF976"/>
    <w:lvl w:ilvl="0" w:tplc="95A8DEF8">
      <w:start w:val="1"/>
      <w:numFmt w:val="upperLetter"/>
      <w:lvlText w:val="%1)"/>
      <w:lvlJc w:val="left"/>
      <w:pPr>
        <w:ind w:left="250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322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394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466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538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610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682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754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8265" w:hanging="180"/>
      </w:pPr>
      <w:rPr>
        <w:rFonts w:cs="Times New Roman"/>
      </w:rPr>
    </w:lvl>
  </w:abstractNum>
  <w:abstractNum w:abstractNumId="24">
    <w:nsid w:val="5E7E6156"/>
    <w:multiLevelType w:val="hybridMultilevel"/>
    <w:tmpl w:val="F63C1D94"/>
    <w:lvl w:ilvl="0" w:tplc="E9C4C8B8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5">
    <w:nsid w:val="648D314A"/>
    <w:multiLevelType w:val="hybridMultilevel"/>
    <w:tmpl w:val="92205928"/>
    <w:lvl w:ilvl="0" w:tplc="14E27EB6">
      <w:start w:val="1"/>
      <w:numFmt w:val="upperLetter"/>
      <w:lvlText w:val="%1)"/>
      <w:lvlJc w:val="left"/>
      <w:pPr>
        <w:ind w:left="108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6">
    <w:nsid w:val="6EFC79E5"/>
    <w:multiLevelType w:val="hybridMultilevel"/>
    <w:tmpl w:val="4408575E"/>
    <w:lvl w:ilvl="0" w:tplc="3F46F268">
      <w:start w:val="1"/>
      <w:numFmt w:val="upperLetter"/>
      <w:lvlText w:val="%1)"/>
      <w:lvlJc w:val="left"/>
      <w:pPr>
        <w:ind w:left="1065" w:hanging="360"/>
      </w:pPr>
      <w:rPr>
        <w:rFonts w:ascii="Times New Roman" w:eastAsia="Times New Roman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7">
    <w:nsid w:val="71DE2A38"/>
    <w:multiLevelType w:val="hybridMultilevel"/>
    <w:tmpl w:val="65F02F90"/>
    <w:lvl w:ilvl="0" w:tplc="1FCC22CC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8">
    <w:nsid w:val="752B3C6F"/>
    <w:multiLevelType w:val="hybridMultilevel"/>
    <w:tmpl w:val="3A38BEB4"/>
    <w:lvl w:ilvl="0" w:tplc="569AB01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77751E65"/>
    <w:multiLevelType w:val="hybridMultilevel"/>
    <w:tmpl w:val="F364E6FC"/>
    <w:lvl w:ilvl="0" w:tplc="8E06040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0">
    <w:nsid w:val="7795533E"/>
    <w:multiLevelType w:val="hybridMultilevel"/>
    <w:tmpl w:val="FC980E06"/>
    <w:lvl w:ilvl="0" w:tplc="71845C54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  <w:rPr>
        <w:rFonts w:cs="Times New Roman"/>
      </w:rPr>
    </w:lvl>
  </w:abstractNum>
  <w:abstractNum w:abstractNumId="31">
    <w:nsid w:val="7D6A2D14"/>
    <w:multiLevelType w:val="hybridMultilevel"/>
    <w:tmpl w:val="242875F4"/>
    <w:lvl w:ilvl="0" w:tplc="2932B8FC">
      <w:start w:val="1"/>
      <w:numFmt w:val="upperLetter"/>
      <w:lvlText w:val="%1)"/>
      <w:lvlJc w:val="left"/>
      <w:pPr>
        <w:ind w:left="1065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32">
    <w:nsid w:val="7FA06465"/>
    <w:multiLevelType w:val="hybridMultilevel"/>
    <w:tmpl w:val="85FEDB78"/>
    <w:lvl w:ilvl="0" w:tplc="3A02E966">
      <w:start w:val="1"/>
      <w:numFmt w:val="upperLetter"/>
      <w:lvlText w:val="%1)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30"/>
  </w:num>
  <w:num w:numId="2">
    <w:abstractNumId w:val="8"/>
  </w:num>
  <w:num w:numId="3">
    <w:abstractNumId w:val="24"/>
  </w:num>
  <w:num w:numId="4">
    <w:abstractNumId w:val="15"/>
  </w:num>
  <w:num w:numId="5">
    <w:abstractNumId w:val="21"/>
  </w:num>
  <w:num w:numId="6">
    <w:abstractNumId w:val="29"/>
  </w:num>
  <w:num w:numId="7">
    <w:abstractNumId w:val="18"/>
  </w:num>
  <w:num w:numId="8">
    <w:abstractNumId w:val="16"/>
  </w:num>
  <w:num w:numId="9">
    <w:abstractNumId w:val="12"/>
  </w:num>
  <w:num w:numId="10">
    <w:abstractNumId w:val="6"/>
  </w:num>
  <w:num w:numId="11">
    <w:abstractNumId w:val="5"/>
  </w:num>
  <w:num w:numId="12">
    <w:abstractNumId w:val="25"/>
  </w:num>
  <w:num w:numId="13">
    <w:abstractNumId w:val="28"/>
  </w:num>
  <w:num w:numId="14">
    <w:abstractNumId w:val="1"/>
  </w:num>
  <w:num w:numId="15">
    <w:abstractNumId w:val="3"/>
  </w:num>
  <w:num w:numId="16">
    <w:abstractNumId w:val="10"/>
  </w:num>
  <w:num w:numId="17">
    <w:abstractNumId w:val="11"/>
  </w:num>
  <w:num w:numId="18">
    <w:abstractNumId w:val="22"/>
  </w:num>
  <w:num w:numId="19">
    <w:abstractNumId w:val="32"/>
  </w:num>
  <w:num w:numId="20">
    <w:abstractNumId w:val="19"/>
  </w:num>
  <w:num w:numId="21">
    <w:abstractNumId w:val="20"/>
  </w:num>
  <w:num w:numId="22">
    <w:abstractNumId w:val="9"/>
  </w:num>
  <w:num w:numId="23">
    <w:abstractNumId w:val="27"/>
  </w:num>
  <w:num w:numId="24">
    <w:abstractNumId w:val="26"/>
  </w:num>
  <w:num w:numId="25">
    <w:abstractNumId w:val="17"/>
  </w:num>
  <w:num w:numId="26">
    <w:abstractNumId w:val="14"/>
  </w:num>
  <w:num w:numId="27">
    <w:abstractNumId w:val="2"/>
  </w:num>
  <w:num w:numId="28">
    <w:abstractNumId w:val="31"/>
  </w:num>
  <w:num w:numId="29">
    <w:abstractNumId w:val="7"/>
  </w:num>
  <w:num w:numId="30">
    <w:abstractNumId w:val="23"/>
  </w:num>
  <w:num w:numId="31">
    <w:abstractNumId w:val="0"/>
  </w:num>
  <w:num w:numId="32">
    <w:abstractNumId w:val="4"/>
  </w:num>
  <w:num w:numId="33">
    <w:abstractNumId w:val="1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2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D40F1"/>
    <w:rsid w:val="0001227B"/>
    <w:rsid w:val="00023D92"/>
    <w:rsid w:val="000279B7"/>
    <w:rsid w:val="0008206C"/>
    <w:rsid w:val="00093A3A"/>
    <w:rsid w:val="000A3347"/>
    <w:rsid w:val="00100D61"/>
    <w:rsid w:val="0016646A"/>
    <w:rsid w:val="001C7772"/>
    <w:rsid w:val="0021063E"/>
    <w:rsid w:val="00222291"/>
    <w:rsid w:val="002C409E"/>
    <w:rsid w:val="003407F0"/>
    <w:rsid w:val="00385B64"/>
    <w:rsid w:val="003D672A"/>
    <w:rsid w:val="003E7712"/>
    <w:rsid w:val="00403B7E"/>
    <w:rsid w:val="004447E4"/>
    <w:rsid w:val="00483348"/>
    <w:rsid w:val="00483C6E"/>
    <w:rsid w:val="004A4746"/>
    <w:rsid w:val="005116FA"/>
    <w:rsid w:val="00536C47"/>
    <w:rsid w:val="00546324"/>
    <w:rsid w:val="00570D5B"/>
    <w:rsid w:val="00580025"/>
    <w:rsid w:val="005955A6"/>
    <w:rsid w:val="00616DD6"/>
    <w:rsid w:val="00632102"/>
    <w:rsid w:val="006459D6"/>
    <w:rsid w:val="00674EC8"/>
    <w:rsid w:val="006810F3"/>
    <w:rsid w:val="0069667D"/>
    <w:rsid w:val="006D40F1"/>
    <w:rsid w:val="006F2B11"/>
    <w:rsid w:val="00743C35"/>
    <w:rsid w:val="0077386A"/>
    <w:rsid w:val="00795EAE"/>
    <w:rsid w:val="007A6B9B"/>
    <w:rsid w:val="00825CBC"/>
    <w:rsid w:val="00830343"/>
    <w:rsid w:val="008D1A4B"/>
    <w:rsid w:val="008F0000"/>
    <w:rsid w:val="009236D9"/>
    <w:rsid w:val="009312E0"/>
    <w:rsid w:val="009437C8"/>
    <w:rsid w:val="009641BC"/>
    <w:rsid w:val="00977420"/>
    <w:rsid w:val="009933BB"/>
    <w:rsid w:val="009D1BFD"/>
    <w:rsid w:val="009E0ADC"/>
    <w:rsid w:val="009E3C3B"/>
    <w:rsid w:val="00A012FA"/>
    <w:rsid w:val="00A45E85"/>
    <w:rsid w:val="00AB0EB2"/>
    <w:rsid w:val="00AB5514"/>
    <w:rsid w:val="00B70F54"/>
    <w:rsid w:val="00BA33FA"/>
    <w:rsid w:val="00BA4EC6"/>
    <w:rsid w:val="00C03AA2"/>
    <w:rsid w:val="00C176A8"/>
    <w:rsid w:val="00C2443B"/>
    <w:rsid w:val="00C84B2A"/>
    <w:rsid w:val="00C85DFF"/>
    <w:rsid w:val="00CF3AC0"/>
    <w:rsid w:val="00D71796"/>
    <w:rsid w:val="00DF1799"/>
    <w:rsid w:val="00E23AF1"/>
    <w:rsid w:val="00E478F4"/>
    <w:rsid w:val="00E905ED"/>
    <w:rsid w:val="00EE4143"/>
    <w:rsid w:val="00EE44D4"/>
    <w:rsid w:val="00F41457"/>
    <w:rsid w:val="00F80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6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semiHidden="0" w:uiPriority="0" w:unhideWhenUsed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D40F1"/>
    <w:rPr>
      <w:rFonts w:ascii="Times New Roman" w:eastAsia="Times New Roman" w:hAnsi="Times New Roman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9"/>
    <w:qFormat/>
    <w:rsid w:val="009933BB"/>
    <w:pPr>
      <w:keepNext/>
      <w:jc w:val="center"/>
      <w:outlineLvl w:val="6"/>
    </w:pPr>
    <w:rPr>
      <w:rFonts w:ascii="Arial" w:hAnsi="Arial" w:cs="Arial"/>
      <w:b/>
      <w:bCs/>
      <w:sz w:val="32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7Char">
    <w:name w:val="Heading 7 Char"/>
    <w:basedOn w:val="DefaultParagraphFont"/>
    <w:link w:val="Heading7"/>
    <w:uiPriority w:val="99"/>
    <w:locked/>
    <w:rsid w:val="009933BB"/>
    <w:rPr>
      <w:rFonts w:ascii="Arial" w:hAnsi="Arial" w:cs="Arial"/>
      <w:b/>
      <w:bCs/>
      <w:sz w:val="24"/>
      <w:szCs w:val="24"/>
    </w:rPr>
  </w:style>
  <w:style w:type="character" w:customStyle="1" w:styleId="FontStyle91">
    <w:name w:val="Font Style91"/>
    <w:basedOn w:val="DefaultParagraphFont"/>
    <w:uiPriority w:val="99"/>
    <w:rsid w:val="009933BB"/>
    <w:rPr>
      <w:rFonts w:ascii="Microsoft Sans Serif" w:hAnsi="Microsoft Sans Serif" w:cs="Microsoft Sans Serif"/>
      <w:b/>
      <w:bCs/>
      <w:sz w:val="20"/>
      <w:szCs w:val="20"/>
    </w:rPr>
  </w:style>
  <w:style w:type="paragraph" w:styleId="NoSpacing">
    <w:name w:val="No Spacing"/>
    <w:uiPriority w:val="99"/>
    <w:qFormat/>
    <w:rsid w:val="009933BB"/>
    <w:rPr>
      <w:rFonts w:ascii="Times New Roman" w:hAnsi="Times New Roman"/>
      <w:sz w:val="24"/>
      <w:szCs w:val="24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9933B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9933BB"/>
    <w:rPr>
      <w:rFonts w:ascii="Tahoma" w:hAnsi="Tahoma" w:cs="Tahoma"/>
      <w:sz w:val="16"/>
      <w:szCs w:val="16"/>
      <w:lang w:eastAsia="tr-TR"/>
    </w:rPr>
  </w:style>
  <w:style w:type="paragraph" w:styleId="ListParagraph">
    <w:name w:val="List Paragraph"/>
    <w:basedOn w:val="Normal"/>
    <w:uiPriority w:val="99"/>
    <w:qFormat/>
    <w:rsid w:val="00385B64"/>
    <w:pPr>
      <w:ind w:left="720"/>
      <w:contextualSpacing/>
    </w:pPr>
  </w:style>
  <w:style w:type="character" w:styleId="Hyperlink">
    <w:name w:val="Hyperlink"/>
    <w:basedOn w:val="DefaultParagraphFont"/>
    <w:uiPriority w:val="99"/>
    <w:semiHidden/>
    <w:rsid w:val="00825CBC"/>
    <w:rPr>
      <w:rFonts w:ascii="Times New Roman" w:hAnsi="Times New Roman"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2404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04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26" Type="http://schemas.openxmlformats.org/officeDocument/2006/relationships/image" Target="media/image21.png"/><Relationship Id="rId3" Type="http://schemas.openxmlformats.org/officeDocument/2006/relationships/settings" Target="settings.xml"/><Relationship Id="rId21" Type="http://schemas.openxmlformats.org/officeDocument/2006/relationships/image" Target="media/image16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image" Target="media/image20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image" Target="media/image15.png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image" Target="media/image19.png"/><Relationship Id="rId5" Type="http://schemas.openxmlformats.org/officeDocument/2006/relationships/hyperlink" Target="http://www.sorubak.com/" TargetMode="External"/><Relationship Id="rId15" Type="http://schemas.openxmlformats.org/officeDocument/2006/relationships/image" Target="media/image10.png"/><Relationship Id="rId23" Type="http://schemas.openxmlformats.org/officeDocument/2006/relationships/image" Target="media/image18.png"/><Relationship Id="rId28" Type="http://schemas.openxmlformats.org/officeDocument/2006/relationships/image" Target="media/image23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image" Target="media/image17.png"/><Relationship Id="rId27" Type="http://schemas.openxmlformats.org/officeDocument/2006/relationships/image" Target="media/image22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330</TotalTime>
  <Pages>5</Pages>
  <Words>896</Words>
  <Characters>5112</Characters>
  <Application>Microsoft Office Outlook</Application>
  <DocSecurity>0</DocSecurity>
  <Lines>0</Lines>
  <Paragraphs>0</Paragraphs>
  <ScaleCrop>false</ScaleCrop>
  <Company>MAYIS2008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YAHYA OCAK</dc:creator>
  <cp:keywords/>
  <dc:description/>
  <cp:lastModifiedBy>edanur</cp:lastModifiedBy>
  <cp:revision>34</cp:revision>
  <dcterms:created xsi:type="dcterms:W3CDTF">2012-03-09T12:46:00Z</dcterms:created>
  <dcterms:modified xsi:type="dcterms:W3CDTF">2012-03-12T19:21:00Z</dcterms:modified>
</cp:coreProperties>
</file>